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420" w:rsidRDefault="00F30A08" w:rsidP="00F30A08">
      <w:pPr>
        <w:tabs>
          <w:tab w:val="left" w:pos="7797"/>
        </w:tabs>
        <w:ind w:left="7797"/>
        <w:jc w:val="both"/>
        <w:rPr>
          <w:sz w:val="28"/>
          <w:szCs w:val="28"/>
          <w:lang w:val="uk-UA"/>
        </w:rPr>
      </w:pPr>
      <w:r w:rsidRPr="00D66DF6">
        <w:rPr>
          <w:sz w:val="28"/>
          <w:szCs w:val="28"/>
          <w:lang w:val="uk-UA"/>
        </w:rPr>
        <w:t>Про</w:t>
      </w:r>
      <w:r w:rsidR="00CF5921">
        <w:rPr>
          <w:sz w:val="28"/>
          <w:szCs w:val="28"/>
          <w:lang w:val="uk-UA"/>
        </w:rPr>
        <w:t>є</w:t>
      </w:r>
      <w:r w:rsidRPr="00D66DF6">
        <w:rPr>
          <w:sz w:val="28"/>
          <w:szCs w:val="28"/>
          <w:lang w:val="uk-UA"/>
        </w:rPr>
        <w:t>кт №</w:t>
      </w:r>
      <w:r w:rsidR="00CD2198">
        <w:rPr>
          <w:sz w:val="28"/>
          <w:szCs w:val="28"/>
          <w:lang w:val="uk-UA"/>
        </w:rPr>
        <w:t>19</w:t>
      </w:r>
    </w:p>
    <w:p w:rsidR="00F30A08" w:rsidRDefault="00197420" w:rsidP="00F30A08">
      <w:pPr>
        <w:tabs>
          <w:tab w:val="left" w:pos="7797"/>
        </w:tabs>
        <w:ind w:left="77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D2198">
        <w:rPr>
          <w:sz w:val="28"/>
          <w:szCs w:val="28"/>
          <w:lang w:val="uk-UA"/>
        </w:rPr>
        <w:t>09</w:t>
      </w:r>
      <w:r w:rsidR="00DA72AD">
        <w:rPr>
          <w:sz w:val="28"/>
          <w:szCs w:val="28"/>
          <w:lang w:val="uk-UA"/>
        </w:rPr>
        <w:t>.</w:t>
      </w:r>
      <w:r w:rsidR="007F17E7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</w:t>
      </w:r>
      <w:r w:rsidR="00E70FBF" w:rsidRPr="00D66DF6">
        <w:rPr>
          <w:sz w:val="28"/>
          <w:szCs w:val="28"/>
          <w:lang w:val="uk-UA"/>
        </w:rPr>
        <w:t>.</w:t>
      </w:r>
      <w:r w:rsidR="00E0034A" w:rsidRPr="00D66DF6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</w:t>
      </w:r>
      <w:r w:rsidR="007F17E7">
        <w:rPr>
          <w:sz w:val="28"/>
          <w:szCs w:val="28"/>
          <w:lang w:val="uk-UA"/>
        </w:rPr>
        <w:t>1</w:t>
      </w:r>
    </w:p>
    <w:p w:rsidR="00F67C31" w:rsidRDefault="00F67C31" w:rsidP="00F30A08">
      <w:pPr>
        <w:tabs>
          <w:tab w:val="left" w:pos="7797"/>
        </w:tabs>
        <w:ind w:left="77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Варіант 2</w:t>
      </w:r>
    </w:p>
    <w:p w:rsidR="007201F1" w:rsidRPr="00D66DF6" w:rsidRDefault="007201F1" w:rsidP="007201F1">
      <w:pPr>
        <w:jc w:val="center"/>
        <w:rPr>
          <w:b/>
          <w:sz w:val="28"/>
          <w:szCs w:val="28"/>
          <w:lang w:val="uk-UA"/>
        </w:rPr>
      </w:pPr>
      <w:r w:rsidRPr="00D66DF6">
        <w:rPr>
          <w:b/>
          <w:sz w:val="28"/>
          <w:szCs w:val="28"/>
          <w:lang w:val="uk-UA"/>
        </w:rPr>
        <w:t>УКРАЇНА</w:t>
      </w:r>
    </w:p>
    <w:p w:rsidR="007201F1" w:rsidRPr="00D66DF6" w:rsidRDefault="007201F1" w:rsidP="007201F1">
      <w:pPr>
        <w:jc w:val="center"/>
        <w:rPr>
          <w:b/>
          <w:sz w:val="28"/>
          <w:szCs w:val="28"/>
          <w:lang w:val="uk-UA"/>
        </w:rPr>
      </w:pPr>
    </w:p>
    <w:p w:rsidR="007201F1" w:rsidRPr="00D66DF6" w:rsidRDefault="007201F1" w:rsidP="007201F1">
      <w:pPr>
        <w:pStyle w:val="1"/>
        <w:jc w:val="center"/>
        <w:rPr>
          <w:b/>
          <w:szCs w:val="28"/>
        </w:rPr>
      </w:pPr>
      <w:r w:rsidRPr="00D66DF6">
        <w:rPr>
          <w:b/>
          <w:szCs w:val="28"/>
        </w:rPr>
        <w:t>ЗАПОРІЗЬКА МІСЬКА РАДА</w:t>
      </w:r>
    </w:p>
    <w:p w:rsidR="007201F1" w:rsidRPr="00D66DF6" w:rsidRDefault="00E257A8" w:rsidP="007201F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</w:t>
      </w:r>
      <w:r w:rsidR="00C41646" w:rsidRPr="00D66DF6">
        <w:rPr>
          <w:b/>
          <w:sz w:val="28"/>
          <w:szCs w:val="28"/>
          <w:lang w:val="uk-UA"/>
        </w:rPr>
        <w:t>ого</w:t>
      </w:r>
      <w:r w:rsidR="007201F1" w:rsidRPr="00D66DF6">
        <w:rPr>
          <w:b/>
          <w:sz w:val="28"/>
          <w:szCs w:val="28"/>
          <w:lang w:val="uk-UA"/>
        </w:rPr>
        <w:t xml:space="preserve"> скликання</w:t>
      </w:r>
    </w:p>
    <w:p w:rsidR="007201F1" w:rsidRPr="00D66DF6" w:rsidRDefault="007201F1" w:rsidP="007201F1">
      <w:pPr>
        <w:jc w:val="center"/>
        <w:rPr>
          <w:b/>
          <w:sz w:val="28"/>
          <w:szCs w:val="28"/>
          <w:lang w:val="uk-UA"/>
        </w:rPr>
      </w:pPr>
      <w:r w:rsidRPr="00D66DF6">
        <w:rPr>
          <w:b/>
          <w:sz w:val="28"/>
          <w:szCs w:val="28"/>
          <w:lang w:val="uk-UA"/>
        </w:rPr>
        <w:t>___________сесія</w:t>
      </w:r>
    </w:p>
    <w:p w:rsidR="007201F1" w:rsidRPr="00D66DF6" w:rsidRDefault="007201F1" w:rsidP="007201F1">
      <w:pPr>
        <w:jc w:val="center"/>
        <w:rPr>
          <w:b/>
          <w:sz w:val="28"/>
          <w:szCs w:val="28"/>
          <w:lang w:val="uk-UA"/>
        </w:rPr>
      </w:pPr>
    </w:p>
    <w:p w:rsidR="007201F1" w:rsidRPr="00D66DF6" w:rsidRDefault="007201F1" w:rsidP="007201F1">
      <w:pPr>
        <w:jc w:val="center"/>
        <w:rPr>
          <w:b/>
          <w:sz w:val="28"/>
          <w:szCs w:val="28"/>
          <w:lang w:val="uk-UA"/>
        </w:rPr>
      </w:pPr>
      <w:r w:rsidRPr="00D66DF6">
        <w:rPr>
          <w:b/>
          <w:sz w:val="28"/>
          <w:szCs w:val="28"/>
          <w:lang w:val="uk-UA"/>
        </w:rPr>
        <w:t xml:space="preserve">Р І Ш Е Н Н </w:t>
      </w:r>
      <w:r w:rsidR="00FE3120" w:rsidRPr="00D66DF6">
        <w:rPr>
          <w:b/>
          <w:sz w:val="28"/>
          <w:szCs w:val="28"/>
          <w:lang w:val="uk-UA"/>
        </w:rPr>
        <w:t>Я</w:t>
      </w:r>
    </w:p>
    <w:p w:rsidR="008C5C74" w:rsidRPr="00D66DF6" w:rsidRDefault="008C5C74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DC7017" w:rsidRPr="00D66DF6" w:rsidRDefault="00DC7017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DC7017" w:rsidRPr="00D66DF6" w:rsidRDefault="00DC7017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2F0939" w:rsidRPr="00D66DF6" w:rsidRDefault="002F0939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BB38D5" w:rsidRPr="00D66DF6" w:rsidRDefault="004E4D0A" w:rsidP="00BB38D5">
      <w:pPr>
        <w:spacing w:line="240" w:lineRule="exact"/>
        <w:jc w:val="both"/>
        <w:rPr>
          <w:sz w:val="28"/>
          <w:szCs w:val="28"/>
          <w:lang w:val="uk-UA"/>
        </w:rPr>
      </w:pPr>
      <w:r w:rsidRPr="00D66DF6">
        <w:rPr>
          <w:sz w:val="28"/>
          <w:szCs w:val="27"/>
          <w:lang w:val="uk-UA"/>
        </w:rPr>
        <w:t>Про внесення змін до рішення міської ради від 19.12.2018 №32 «</w:t>
      </w:r>
      <w:r w:rsidR="00BB38D5" w:rsidRPr="00D66DF6">
        <w:rPr>
          <w:sz w:val="28"/>
          <w:szCs w:val="27"/>
          <w:lang w:val="uk-UA"/>
        </w:rPr>
        <w:t>Про затвердження Програми «Охорона здоров’я міста Запоріжжя на період         201</w:t>
      </w:r>
      <w:r w:rsidR="00DC7017" w:rsidRPr="00D66DF6">
        <w:rPr>
          <w:sz w:val="28"/>
          <w:szCs w:val="27"/>
          <w:lang w:val="uk-UA"/>
        </w:rPr>
        <w:t>9</w:t>
      </w:r>
      <w:r w:rsidR="00BB38D5" w:rsidRPr="00D66DF6">
        <w:rPr>
          <w:sz w:val="28"/>
          <w:szCs w:val="27"/>
          <w:lang w:val="uk-UA"/>
        </w:rPr>
        <w:t>-20</w:t>
      </w:r>
      <w:r w:rsidR="00DC7017" w:rsidRPr="00D66DF6">
        <w:rPr>
          <w:sz w:val="28"/>
          <w:szCs w:val="27"/>
          <w:lang w:val="uk-UA"/>
        </w:rPr>
        <w:t>21</w:t>
      </w:r>
      <w:r w:rsidR="00BB38D5" w:rsidRPr="00D66DF6">
        <w:rPr>
          <w:sz w:val="28"/>
          <w:szCs w:val="27"/>
          <w:lang w:val="uk-UA"/>
        </w:rPr>
        <w:t xml:space="preserve"> роки»</w:t>
      </w:r>
      <w:r w:rsidR="008709D6" w:rsidRPr="00D66DF6">
        <w:rPr>
          <w:sz w:val="28"/>
          <w:szCs w:val="27"/>
          <w:lang w:val="uk-UA"/>
        </w:rPr>
        <w:t xml:space="preserve"> (зі змінами)</w:t>
      </w:r>
    </w:p>
    <w:p w:rsidR="001A3C4C" w:rsidRPr="00D66DF6" w:rsidRDefault="001A3C4C" w:rsidP="001A3C4C">
      <w:pPr>
        <w:spacing w:line="240" w:lineRule="exact"/>
        <w:jc w:val="both"/>
        <w:rPr>
          <w:sz w:val="28"/>
          <w:szCs w:val="28"/>
          <w:lang w:val="uk-UA"/>
        </w:rPr>
      </w:pPr>
    </w:p>
    <w:p w:rsidR="00911152" w:rsidRPr="00D66DF6" w:rsidRDefault="00911152" w:rsidP="001A3C4C">
      <w:pPr>
        <w:spacing w:line="240" w:lineRule="exact"/>
        <w:jc w:val="both"/>
        <w:rPr>
          <w:sz w:val="28"/>
          <w:szCs w:val="28"/>
          <w:lang w:val="uk-UA"/>
        </w:rPr>
      </w:pPr>
    </w:p>
    <w:p w:rsidR="001A3C4C" w:rsidRPr="00D66DF6" w:rsidRDefault="001A3C4C" w:rsidP="001A3C4C">
      <w:pPr>
        <w:jc w:val="both"/>
        <w:rPr>
          <w:sz w:val="28"/>
          <w:szCs w:val="28"/>
          <w:lang w:val="uk-UA"/>
        </w:rPr>
      </w:pPr>
      <w:r w:rsidRPr="00D66DF6">
        <w:rPr>
          <w:sz w:val="28"/>
          <w:szCs w:val="28"/>
          <w:lang w:val="uk-UA"/>
        </w:rPr>
        <w:tab/>
        <w:t xml:space="preserve">Керуючись Бюджетним кодексом України, Законами України «Основи законодавства України про охорону здоров’я» та «Про місцеве самоврядування в Україні», з метою забезпечення ефективного </w:t>
      </w:r>
      <w:r w:rsidR="00FF3F81" w:rsidRPr="00D66DF6">
        <w:rPr>
          <w:sz w:val="28"/>
          <w:szCs w:val="28"/>
          <w:lang w:val="uk-UA"/>
        </w:rPr>
        <w:t>функціонування</w:t>
      </w:r>
      <w:r w:rsidRPr="00D66DF6">
        <w:rPr>
          <w:sz w:val="28"/>
          <w:szCs w:val="28"/>
          <w:lang w:val="uk-UA"/>
        </w:rPr>
        <w:t xml:space="preserve"> системи охорони здоров’я Запорізька міська рада</w:t>
      </w:r>
    </w:p>
    <w:p w:rsidR="001A3C4C" w:rsidRPr="00D66DF6" w:rsidRDefault="001A3C4C" w:rsidP="001A3C4C">
      <w:pPr>
        <w:jc w:val="both"/>
        <w:rPr>
          <w:sz w:val="28"/>
          <w:szCs w:val="28"/>
          <w:lang w:val="uk-UA"/>
        </w:rPr>
      </w:pPr>
      <w:r w:rsidRPr="00D66DF6">
        <w:rPr>
          <w:sz w:val="28"/>
          <w:szCs w:val="28"/>
          <w:lang w:val="uk-UA"/>
        </w:rPr>
        <w:t>ВИРІШИЛА:</w:t>
      </w:r>
    </w:p>
    <w:p w:rsidR="00BB38D5" w:rsidRPr="00D66DF6" w:rsidRDefault="00BB38D5" w:rsidP="00BB38D5">
      <w:pPr>
        <w:ind w:firstLine="709"/>
        <w:jc w:val="both"/>
        <w:rPr>
          <w:sz w:val="28"/>
          <w:szCs w:val="28"/>
          <w:lang w:val="uk-UA"/>
        </w:rPr>
      </w:pPr>
      <w:r w:rsidRPr="00D66DF6">
        <w:rPr>
          <w:sz w:val="28"/>
          <w:szCs w:val="28"/>
          <w:lang w:val="uk-UA"/>
        </w:rPr>
        <w:t>1. </w:t>
      </w:r>
      <w:r w:rsidR="004E4D0A" w:rsidRPr="00D66DF6">
        <w:rPr>
          <w:sz w:val="28"/>
          <w:szCs w:val="28"/>
          <w:lang w:val="uk-UA"/>
        </w:rPr>
        <w:t>Внести зміни до рішення міської ради від 19.12.2018</w:t>
      </w:r>
      <w:r w:rsidR="00C82197" w:rsidRPr="00D66DF6">
        <w:rPr>
          <w:sz w:val="28"/>
          <w:szCs w:val="28"/>
          <w:lang w:val="uk-UA"/>
        </w:rPr>
        <w:t xml:space="preserve"> №32 </w:t>
      </w:r>
      <w:r w:rsidR="004E4D0A" w:rsidRPr="00D66DF6">
        <w:rPr>
          <w:sz w:val="28"/>
          <w:szCs w:val="28"/>
          <w:lang w:val="uk-UA"/>
        </w:rPr>
        <w:t>«Про з</w:t>
      </w:r>
      <w:r w:rsidR="00DC7017" w:rsidRPr="00D66DF6">
        <w:rPr>
          <w:sz w:val="28"/>
          <w:szCs w:val="28"/>
          <w:lang w:val="uk-UA"/>
        </w:rPr>
        <w:t>атверд</w:t>
      </w:r>
      <w:r w:rsidR="004E4D0A" w:rsidRPr="00D66DF6">
        <w:rPr>
          <w:sz w:val="28"/>
          <w:szCs w:val="28"/>
          <w:lang w:val="uk-UA"/>
        </w:rPr>
        <w:t>ження П</w:t>
      </w:r>
      <w:r w:rsidRPr="00D66DF6">
        <w:rPr>
          <w:sz w:val="28"/>
          <w:szCs w:val="27"/>
          <w:lang w:val="uk-UA"/>
        </w:rPr>
        <w:t>рограм</w:t>
      </w:r>
      <w:r w:rsidR="004E4D0A" w:rsidRPr="00D66DF6">
        <w:rPr>
          <w:sz w:val="28"/>
          <w:szCs w:val="27"/>
          <w:lang w:val="uk-UA"/>
        </w:rPr>
        <w:t>и</w:t>
      </w:r>
      <w:r w:rsidRPr="00D66DF6">
        <w:rPr>
          <w:sz w:val="28"/>
          <w:szCs w:val="27"/>
          <w:lang w:val="uk-UA"/>
        </w:rPr>
        <w:t xml:space="preserve"> «Охорона здоров’я міста Запоріжжя на період        201</w:t>
      </w:r>
      <w:r w:rsidR="00DC7017" w:rsidRPr="00D66DF6">
        <w:rPr>
          <w:sz w:val="28"/>
          <w:szCs w:val="27"/>
          <w:lang w:val="uk-UA"/>
        </w:rPr>
        <w:t>9</w:t>
      </w:r>
      <w:r w:rsidRPr="00D66DF6">
        <w:rPr>
          <w:sz w:val="28"/>
          <w:szCs w:val="27"/>
          <w:lang w:val="uk-UA"/>
        </w:rPr>
        <w:t>-20</w:t>
      </w:r>
      <w:r w:rsidR="00DC7017" w:rsidRPr="00D66DF6">
        <w:rPr>
          <w:sz w:val="28"/>
          <w:szCs w:val="27"/>
          <w:lang w:val="uk-UA"/>
        </w:rPr>
        <w:t>21</w:t>
      </w:r>
      <w:r w:rsidRPr="00D66DF6">
        <w:rPr>
          <w:sz w:val="28"/>
          <w:szCs w:val="27"/>
          <w:lang w:val="uk-UA"/>
        </w:rPr>
        <w:t xml:space="preserve"> роки»</w:t>
      </w:r>
      <w:r w:rsidR="008709D6" w:rsidRPr="00D66DF6">
        <w:rPr>
          <w:sz w:val="28"/>
          <w:szCs w:val="27"/>
          <w:lang w:val="uk-UA"/>
        </w:rPr>
        <w:t xml:space="preserve"> (зі змінами)</w:t>
      </w:r>
      <w:r w:rsidRPr="00D66DF6">
        <w:rPr>
          <w:sz w:val="28"/>
          <w:szCs w:val="28"/>
          <w:lang w:val="uk-UA"/>
        </w:rPr>
        <w:t xml:space="preserve"> </w:t>
      </w:r>
      <w:r w:rsidR="004E4D0A" w:rsidRPr="00D66DF6">
        <w:rPr>
          <w:sz w:val="28"/>
          <w:szCs w:val="28"/>
          <w:lang w:val="uk-UA"/>
        </w:rPr>
        <w:t xml:space="preserve">та викласти у новій редакції Програму «Охорона здоров’я міста Запоріжжя на період </w:t>
      </w:r>
      <w:r w:rsidR="004E4D0A" w:rsidRPr="00D66DF6">
        <w:rPr>
          <w:sz w:val="28"/>
          <w:szCs w:val="27"/>
          <w:lang w:val="uk-UA"/>
        </w:rPr>
        <w:t xml:space="preserve">2019-2021 </w:t>
      </w:r>
      <w:r w:rsidR="004E4D0A" w:rsidRPr="00D66DF6">
        <w:rPr>
          <w:sz w:val="28"/>
          <w:szCs w:val="28"/>
          <w:lang w:val="uk-UA"/>
        </w:rPr>
        <w:t xml:space="preserve">роки» </w:t>
      </w:r>
      <w:r w:rsidRPr="00D66DF6">
        <w:rPr>
          <w:sz w:val="28"/>
          <w:szCs w:val="28"/>
          <w:lang w:val="uk-UA"/>
        </w:rPr>
        <w:t>(додається).</w:t>
      </w:r>
    </w:p>
    <w:p w:rsidR="00BB38D5" w:rsidRPr="00D66DF6" w:rsidRDefault="00BB38D5" w:rsidP="00BB38D5">
      <w:pPr>
        <w:ind w:firstLine="709"/>
        <w:jc w:val="both"/>
        <w:rPr>
          <w:sz w:val="28"/>
          <w:szCs w:val="27"/>
          <w:lang w:val="uk-UA"/>
        </w:rPr>
      </w:pPr>
      <w:r w:rsidRPr="00D66DF6">
        <w:rPr>
          <w:sz w:val="28"/>
          <w:szCs w:val="27"/>
          <w:lang w:val="uk-UA"/>
        </w:rPr>
        <w:t xml:space="preserve">2. Контроль за виконанням рішення покласти на заступника міського голови з питань діяльності виконавчих органів ради </w:t>
      </w:r>
      <w:r w:rsidRPr="00DD708C">
        <w:rPr>
          <w:sz w:val="28"/>
          <w:szCs w:val="27"/>
          <w:lang w:val="uk-UA"/>
        </w:rPr>
        <w:t>та постійну комісію міської ради з питань охорони здоров’я та соціального захисту населення.</w:t>
      </w:r>
    </w:p>
    <w:p w:rsidR="00FE6F49" w:rsidRPr="00D66DF6" w:rsidRDefault="00FE6F49" w:rsidP="00FE6F49">
      <w:pPr>
        <w:jc w:val="both"/>
        <w:rPr>
          <w:sz w:val="28"/>
          <w:szCs w:val="27"/>
          <w:lang w:val="uk-UA"/>
        </w:rPr>
      </w:pPr>
    </w:p>
    <w:p w:rsidR="00FE6F49" w:rsidRPr="00D66DF6" w:rsidRDefault="00FE6F49" w:rsidP="00FE6F49">
      <w:pPr>
        <w:jc w:val="both"/>
        <w:rPr>
          <w:sz w:val="28"/>
          <w:szCs w:val="27"/>
          <w:lang w:val="uk-UA"/>
        </w:rPr>
      </w:pPr>
    </w:p>
    <w:p w:rsidR="00FE6F49" w:rsidRPr="00D66DF6" w:rsidRDefault="00FE6F49" w:rsidP="00FE6F49">
      <w:pPr>
        <w:rPr>
          <w:bCs/>
          <w:sz w:val="28"/>
          <w:szCs w:val="27"/>
          <w:lang w:val="uk-UA"/>
        </w:rPr>
      </w:pPr>
      <w:r w:rsidRPr="00D66DF6">
        <w:rPr>
          <w:bCs/>
          <w:sz w:val="28"/>
          <w:szCs w:val="27"/>
          <w:lang w:val="uk-UA"/>
        </w:rPr>
        <w:t>Міський голова</w:t>
      </w:r>
      <w:r w:rsidRPr="00D66DF6">
        <w:rPr>
          <w:bCs/>
          <w:sz w:val="28"/>
          <w:szCs w:val="27"/>
          <w:lang w:val="uk-UA"/>
        </w:rPr>
        <w:tab/>
      </w:r>
      <w:r w:rsidRPr="00D66DF6">
        <w:rPr>
          <w:bCs/>
          <w:sz w:val="28"/>
          <w:szCs w:val="27"/>
          <w:lang w:val="uk-UA"/>
        </w:rPr>
        <w:tab/>
      </w:r>
      <w:r w:rsidRPr="00D66DF6">
        <w:rPr>
          <w:bCs/>
          <w:sz w:val="28"/>
          <w:szCs w:val="27"/>
          <w:lang w:val="uk-UA"/>
        </w:rPr>
        <w:tab/>
      </w:r>
      <w:r w:rsidRPr="00D66DF6">
        <w:rPr>
          <w:bCs/>
          <w:sz w:val="28"/>
          <w:szCs w:val="27"/>
          <w:lang w:val="uk-UA"/>
        </w:rPr>
        <w:tab/>
      </w:r>
      <w:r w:rsidRPr="00D66DF6">
        <w:rPr>
          <w:bCs/>
          <w:sz w:val="28"/>
          <w:szCs w:val="27"/>
          <w:lang w:val="uk-UA"/>
        </w:rPr>
        <w:tab/>
      </w:r>
      <w:r w:rsidRPr="00D66DF6">
        <w:rPr>
          <w:bCs/>
          <w:sz w:val="28"/>
          <w:szCs w:val="27"/>
          <w:lang w:val="uk-UA"/>
        </w:rPr>
        <w:tab/>
      </w:r>
      <w:r w:rsidRPr="00D66DF6">
        <w:rPr>
          <w:bCs/>
          <w:sz w:val="28"/>
          <w:szCs w:val="27"/>
          <w:lang w:val="uk-UA"/>
        </w:rPr>
        <w:tab/>
      </w:r>
      <w:r w:rsidRPr="00D66DF6">
        <w:rPr>
          <w:bCs/>
          <w:sz w:val="28"/>
          <w:szCs w:val="27"/>
          <w:lang w:val="uk-UA"/>
        </w:rPr>
        <w:tab/>
      </w:r>
      <w:r w:rsidR="00356427" w:rsidRPr="00D66DF6">
        <w:rPr>
          <w:bCs/>
          <w:sz w:val="28"/>
          <w:szCs w:val="27"/>
          <w:lang w:val="uk-UA"/>
        </w:rPr>
        <w:tab/>
      </w:r>
      <w:r w:rsidRPr="00D66DF6">
        <w:rPr>
          <w:bCs/>
          <w:sz w:val="28"/>
          <w:szCs w:val="27"/>
          <w:lang w:val="uk-UA"/>
        </w:rPr>
        <w:t>В.В.Буряк</w:t>
      </w:r>
    </w:p>
    <w:p w:rsidR="00FE6F49" w:rsidRPr="00D66DF6" w:rsidRDefault="00FE6F49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FE6F49" w:rsidRPr="00D66DF6" w:rsidRDefault="00FE6F49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552D26" w:rsidRPr="00D66DF6" w:rsidRDefault="00552D26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552D26" w:rsidRPr="00D66DF6" w:rsidRDefault="00552D26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552D26" w:rsidRPr="00D66DF6" w:rsidRDefault="00552D26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552D26" w:rsidRPr="00D66DF6" w:rsidRDefault="00552D26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552D26" w:rsidRPr="00D66DF6" w:rsidRDefault="00552D26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911152" w:rsidRPr="00D66DF6" w:rsidRDefault="00911152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DC7017" w:rsidRPr="00D66DF6" w:rsidRDefault="00DC7017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DC7017" w:rsidRPr="00D66DF6" w:rsidRDefault="00DC7017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DC7017" w:rsidRPr="00D66DF6" w:rsidRDefault="00DC7017" w:rsidP="00FE6F49">
      <w:pPr>
        <w:tabs>
          <w:tab w:val="left" w:pos="4120"/>
        </w:tabs>
        <w:jc w:val="both"/>
        <w:rPr>
          <w:sz w:val="28"/>
          <w:szCs w:val="27"/>
          <w:lang w:val="uk-UA"/>
        </w:rPr>
      </w:pPr>
    </w:p>
    <w:p w:rsidR="00E153AD" w:rsidRPr="00D66DF6" w:rsidRDefault="00E153AD" w:rsidP="00E153AD">
      <w:pPr>
        <w:tabs>
          <w:tab w:val="left" w:pos="4120"/>
        </w:tabs>
        <w:spacing w:line="240" w:lineRule="exact"/>
        <w:jc w:val="both"/>
        <w:rPr>
          <w:sz w:val="28"/>
          <w:szCs w:val="27"/>
          <w:lang w:val="uk-UA"/>
        </w:rPr>
      </w:pPr>
      <w:r w:rsidRPr="00D66DF6">
        <w:rPr>
          <w:sz w:val="28"/>
          <w:szCs w:val="27"/>
          <w:lang w:val="uk-UA"/>
        </w:rPr>
        <w:t>Про</w:t>
      </w:r>
      <w:r w:rsidR="00183B0E">
        <w:rPr>
          <w:sz w:val="28"/>
          <w:szCs w:val="27"/>
          <w:lang w:val="uk-UA"/>
        </w:rPr>
        <w:t>є</w:t>
      </w:r>
      <w:r w:rsidRPr="00D66DF6">
        <w:rPr>
          <w:sz w:val="28"/>
          <w:szCs w:val="27"/>
          <w:lang w:val="uk-UA"/>
        </w:rPr>
        <w:t>кт рішення підготовлений</w:t>
      </w:r>
      <w:r w:rsidRPr="00D66DF6">
        <w:rPr>
          <w:sz w:val="28"/>
          <w:szCs w:val="27"/>
          <w:lang w:val="uk-UA"/>
        </w:rPr>
        <w:tab/>
      </w:r>
    </w:p>
    <w:p w:rsidR="00E153AD" w:rsidRPr="00D66DF6" w:rsidRDefault="0012449D" w:rsidP="00E153AD">
      <w:pPr>
        <w:spacing w:line="240" w:lineRule="exact"/>
        <w:jc w:val="both"/>
        <w:rPr>
          <w:sz w:val="28"/>
          <w:szCs w:val="27"/>
          <w:lang w:val="uk-UA"/>
        </w:rPr>
      </w:pPr>
      <w:r w:rsidRPr="00D66DF6">
        <w:rPr>
          <w:sz w:val="28"/>
          <w:szCs w:val="27"/>
          <w:lang w:val="uk-UA"/>
        </w:rPr>
        <w:t>департаментом</w:t>
      </w:r>
      <w:r w:rsidR="00E153AD" w:rsidRPr="00D66DF6">
        <w:rPr>
          <w:sz w:val="28"/>
          <w:szCs w:val="27"/>
          <w:lang w:val="uk-UA"/>
        </w:rPr>
        <w:t xml:space="preserve"> охорони здоров’я</w:t>
      </w:r>
    </w:p>
    <w:p w:rsidR="00E153AD" w:rsidRPr="00D66DF6" w:rsidRDefault="00E153AD" w:rsidP="00E153AD">
      <w:pPr>
        <w:tabs>
          <w:tab w:val="left" w:pos="4020"/>
        </w:tabs>
        <w:spacing w:line="240" w:lineRule="exact"/>
        <w:jc w:val="both"/>
        <w:rPr>
          <w:sz w:val="28"/>
          <w:szCs w:val="27"/>
          <w:lang w:val="uk-UA"/>
        </w:rPr>
      </w:pPr>
      <w:r w:rsidRPr="00D66DF6">
        <w:rPr>
          <w:sz w:val="28"/>
          <w:szCs w:val="27"/>
          <w:lang w:val="uk-UA"/>
        </w:rPr>
        <w:t xml:space="preserve">міської ради </w:t>
      </w:r>
      <w:r w:rsidRPr="00D66DF6">
        <w:rPr>
          <w:sz w:val="28"/>
          <w:szCs w:val="27"/>
          <w:lang w:val="uk-UA"/>
        </w:rPr>
        <w:tab/>
      </w:r>
    </w:p>
    <w:p w:rsidR="00E153AD" w:rsidRPr="00D66DF6" w:rsidRDefault="00E153AD" w:rsidP="00E153AD">
      <w:pPr>
        <w:spacing w:line="240" w:lineRule="exact"/>
        <w:jc w:val="both"/>
        <w:rPr>
          <w:sz w:val="28"/>
          <w:szCs w:val="27"/>
          <w:lang w:val="uk-UA"/>
        </w:rPr>
      </w:pPr>
    </w:p>
    <w:p w:rsidR="00ED5A1F" w:rsidRPr="00D66DF6" w:rsidRDefault="007F17E7" w:rsidP="00ED5A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D27D2D" w:rsidRPr="00DD708C">
        <w:rPr>
          <w:sz w:val="28"/>
          <w:szCs w:val="28"/>
          <w:lang w:val="uk-UA"/>
        </w:rPr>
        <w:t>иректор департаменту</w:t>
      </w:r>
      <w:r w:rsidR="00ED5A1F" w:rsidRPr="00DD708C">
        <w:rPr>
          <w:sz w:val="28"/>
          <w:szCs w:val="28"/>
          <w:lang w:val="uk-UA"/>
        </w:rPr>
        <w:tab/>
      </w:r>
      <w:r w:rsidR="00ED5A1F" w:rsidRPr="00DD708C">
        <w:rPr>
          <w:sz w:val="28"/>
          <w:szCs w:val="28"/>
          <w:lang w:val="uk-UA"/>
        </w:rPr>
        <w:tab/>
      </w:r>
      <w:r w:rsidR="00ED5A1F" w:rsidRPr="00DD708C">
        <w:rPr>
          <w:sz w:val="28"/>
          <w:szCs w:val="28"/>
          <w:lang w:val="uk-UA"/>
        </w:rPr>
        <w:tab/>
      </w:r>
      <w:r w:rsidR="00ED5A1F" w:rsidRPr="00DD708C">
        <w:rPr>
          <w:sz w:val="28"/>
          <w:szCs w:val="28"/>
          <w:lang w:val="uk-UA"/>
        </w:rPr>
        <w:tab/>
      </w:r>
      <w:r w:rsidR="00ED5A1F" w:rsidRPr="00DD708C">
        <w:rPr>
          <w:sz w:val="28"/>
          <w:szCs w:val="28"/>
          <w:lang w:val="uk-UA"/>
        </w:rPr>
        <w:tab/>
        <w:t xml:space="preserve"> </w:t>
      </w:r>
      <w:r w:rsidR="00ED5A1F" w:rsidRPr="00DD708C">
        <w:rPr>
          <w:sz w:val="28"/>
          <w:szCs w:val="28"/>
          <w:lang w:val="uk-UA"/>
        </w:rPr>
        <w:tab/>
      </w:r>
      <w:r w:rsidR="00E70FBF" w:rsidRPr="00DD708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В.В.Ушакова</w:t>
      </w:r>
    </w:p>
    <w:p w:rsidR="00745143" w:rsidRPr="00D66DF6" w:rsidRDefault="00745143" w:rsidP="00745143">
      <w:pPr>
        <w:jc w:val="both"/>
        <w:rPr>
          <w:sz w:val="26"/>
          <w:szCs w:val="26"/>
          <w:lang w:val="uk-UA"/>
        </w:rPr>
      </w:pPr>
    </w:p>
    <w:p w:rsidR="00BB38D5" w:rsidRPr="00D66DF6" w:rsidRDefault="00BB38D5" w:rsidP="00745143">
      <w:pPr>
        <w:jc w:val="both"/>
        <w:rPr>
          <w:sz w:val="26"/>
          <w:szCs w:val="26"/>
          <w:lang w:val="uk-UA"/>
        </w:rPr>
      </w:pPr>
    </w:p>
    <w:p w:rsidR="00CF5921" w:rsidRDefault="00CF5921" w:rsidP="00BB3A3C">
      <w:pPr>
        <w:jc w:val="center"/>
        <w:rPr>
          <w:b/>
          <w:sz w:val="27"/>
          <w:szCs w:val="27"/>
          <w:lang w:val="uk-UA"/>
        </w:rPr>
      </w:pPr>
    </w:p>
    <w:p w:rsidR="00BB3A3C" w:rsidRPr="00657126" w:rsidRDefault="00BB3A3C" w:rsidP="00BB3A3C">
      <w:pPr>
        <w:jc w:val="center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lastRenderedPageBreak/>
        <w:t>Пояснювальна записка</w:t>
      </w:r>
    </w:p>
    <w:p w:rsidR="00BB3A3C" w:rsidRPr="00657126" w:rsidRDefault="00BB3A3C" w:rsidP="00BB3A3C">
      <w:pPr>
        <w:jc w:val="center"/>
        <w:rPr>
          <w:bCs/>
          <w:sz w:val="27"/>
          <w:szCs w:val="27"/>
          <w:lang w:val="uk-UA"/>
        </w:rPr>
      </w:pPr>
      <w:r w:rsidRPr="00657126">
        <w:rPr>
          <w:bCs/>
          <w:sz w:val="27"/>
          <w:szCs w:val="27"/>
          <w:lang w:val="uk-UA"/>
        </w:rPr>
        <w:t>до про</w:t>
      </w:r>
      <w:r w:rsidR="00183B0E" w:rsidRPr="00657126">
        <w:rPr>
          <w:bCs/>
          <w:sz w:val="27"/>
          <w:szCs w:val="27"/>
          <w:lang w:val="uk-UA"/>
        </w:rPr>
        <w:t>є</w:t>
      </w:r>
      <w:r w:rsidRPr="00657126">
        <w:rPr>
          <w:bCs/>
          <w:sz w:val="27"/>
          <w:szCs w:val="27"/>
          <w:lang w:val="uk-UA"/>
        </w:rPr>
        <w:t>кту рішення Запорізької міської ради</w:t>
      </w:r>
    </w:p>
    <w:p w:rsidR="00BB3A3C" w:rsidRPr="00657126" w:rsidRDefault="00586985" w:rsidP="00BB3A3C">
      <w:pPr>
        <w:autoSpaceDE w:val="0"/>
        <w:autoSpaceDN w:val="0"/>
        <w:adjustRightInd w:val="0"/>
        <w:jc w:val="center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>«</w:t>
      </w:r>
      <w:r w:rsidR="002C2CC9" w:rsidRPr="00657126">
        <w:rPr>
          <w:sz w:val="27"/>
          <w:szCs w:val="27"/>
          <w:lang w:val="uk-UA"/>
        </w:rPr>
        <w:t xml:space="preserve">Про внесення змін до рішення міської ради від 19.12.2018 №32 </w:t>
      </w:r>
      <w:r w:rsidR="00BB3A3C" w:rsidRPr="00657126">
        <w:rPr>
          <w:sz w:val="27"/>
          <w:szCs w:val="27"/>
          <w:lang w:val="uk-UA"/>
        </w:rPr>
        <w:t>«Про затвердження Програми «Охорона здоров’я міста Запоріжжя на період 2019-2021 роки»</w:t>
      </w:r>
      <w:r w:rsidR="008709D6" w:rsidRPr="00657126">
        <w:rPr>
          <w:sz w:val="27"/>
          <w:szCs w:val="27"/>
          <w:lang w:val="uk-UA"/>
        </w:rPr>
        <w:t xml:space="preserve"> (зі змінами)</w:t>
      </w:r>
      <w:r w:rsidRPr="00657126">
        <w:rPr>
          <w:sz w:val="27"/>
          <w:szCs w:val="27"/>
          <w:lang w:val="uk-UA"/>
        </w:rPr>
        <w:t>»</w:t>
      </w:r>
    </w:p>
    <w:p w:rsidR="0097506D" w:rsidRPr="00657126" w:rsidRDefault="0097506D" w:rsidP="00BB3A3C">
      <w:pPr>
        <w:autoSpaceDE w:val="0"/>
        <w:autoSpaceDN w:val="0"/>
        <w:adjustRightInd w:val="0"/>
        <w:jc w:val="center"/>
        <w:rPr>
          <w:b/>
          <w:bCs/>
          <w:sz w:val="27"/>
          <w:szCs w:val="27"/>
          <w:lang w:val="uk-UA"/>
        </w:rPr>
      </w:pPr>
    </w:p>
    <w:p w:rsidR="00586985" w:rsidRPr="00657126" w:rsidRDefault="00586985" w:rsidP="00586985">
      <w:pPr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 xml:space="preserve">1. Обґрунтування необхідності прийняття </w:t>
      </w:r>
      <w:r w:rsidR="00190F97" w:rsidRPr="00657126">
        <w:rPr>
          <w:sz w:val="27"/>
          <w:szCs w:val="27"/>
          <w:lang w:val="uk-UA"/>
        </w:rPr>
        <w:t xml:space="preserve">проєкту </w:t>
      </w:r>
      <w:r w:rsidRPr="00657126">
        <w:rPr>
          <w:sz w:val="27"/>
          <w:szCs w:val="27"/>
          <w:lang w:val="uk-UA"/>
        </w:rPr>
        <w:t>рішення</w:t>
      </w:r>
    </w:p>
    <w:p w:rsidR="00EA5096" w:rsidRPr="00657126" w:rsidRDefault="00190F97" w:rsidP="00190F97">
      <w:pPr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 xml:space="preserve">Внесення змін до </w:t>
      </w:r>
      <w:r w:rsidR="00EA5096" w:rsidRPr="00657126">
        <w:rPr>
          <w:sz w:val="27"/>
          <w:szCs w:val="27"/>
          <w:lang w:val="uk-UA"/>
        </w:rPr>
        <w:t>рішення «Про внесення змін до рішення міської ради від 19.12.2018 №32 «Про затвердження Програми «Охорона здоров’я міста Запоріжжя на період 2019-2021 роки» (зі змінами)»</w:t>
      </w:r>
      <w:r w:rsidRPr="00657126">
        <w:rPr>
          <w:sz w:val="27"/>
          <w:szCs w:val="27"/>
          <w:lang w:val="uk-UA"/>
        </w:rPr>
        <w:t xml:space="preserve"> пояснюється необхідністю затвердження змін </w:t>
      </w:r>
      <w:r w:rsidR="00EA5096" w:rsidRPr="00657126">
        <w:rPr>
          <w:sz w:val="27"/>
          <w:szCs w:val="27"/>
          <w:lang w:val="uk-UA"/>
        </w:rPr>
        <w:t xml:space="preserve">до </w:t>
      </w:r>
      <w:r w:rsidRPr="00657126">
        <w:rPr>
          <w:sz w:val="27"/>
          <w:szCs w:val="27"/>
          <w:lang w:val="uk-UA"/>
        </w:rPr>
        <w:t xml:space="preserve">видатків та фінансування </w:t>
      </w:r>
      <w:r w:rsidR="00EA5096" w:rsidRPr="00657126">
        <w:rPr>
          <w:sz w:val="27"/>
          <w:szCs w:val="27"/>
          <w:lang w:val="uk-UA"/>
        </w:rPr>
        <w:t>галузі в поточному році</w:t>
      </w:r>
      <w:r w:rsidRPr="00657126">
        <w:rPr>
          <w:sz w:val="27"/>
          <w:szCs w:val="27"/>
          <w:lang w:val="uk-UA"/>
        </w:rPr>
        <w:t xml:space="preserve">, пов’язаних із </w:t>
      </w:r>
      <w:r w:rsidR="00EA5096" w:rsidRPr="00657126">
        <w:rPr>
          <w:sz w:val="27"/>
          <w:szCs w:val="27"/>
          <w:lang w:val="uk-UA"/>
        </w:rPr>
        <w:t>набранням чинності з 01.01.2021 року Закону України від 15.12.2020 №1081-IX «Про внесення змін до Бюджетного кодексу України».</w:t>
      </w:r>
    </w:p>
    <w:p w:rsidR="00EA5096" w:rsidRPr="00657126" w:rsidRDefault="00EA5096" w:rsidP="0011508E">
      <w:pPr>
        <w:ind w:firstLine="708"/>
        <w:jc w:val="both"/>
        <w:rPr>
          <w:sz w:val="27"/>
          <w:szCs w:val="27"/>
          <w:lang w:val="uk-UA"/>
        </w:rPr>
      </w:pPr>
    </w:p>
    <w:p w:rsidR="0011508E" w:rsidRPr="00657126" w:rsidRDefault="0011508E" w:rsidP="0011508E">
      <w:pPr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 xml:space="preserve">2. Мета </w:t>
      </w:r>
      <w:r w:rsidR="00D65C3F" w:rsidRPr="00657126">
        <w:rPr>
          <w:sz w:val="27"/>
          <w:szCs w:val="27"/>
          <w:lang w:val="uk-UA"/>
        </w:rPr>
        <w:t xml:space="preserve">прийняття проєкту </w:t>
      </w:r>
      <w:r w:rsidRPr="00657126">
        <w:rPr>
          <w:sz w:val="27"/>
          <w:szCs w:val="27"/>
          <w:lang w:val="uk-UA"/>
        </w:rPr>
        <w:t xml:space="preserve">рішення </w:t>
      </w:r>
    </w:p>
    <w:p w:rsidR="00586985" w:rsidRPr="00657126" w:rsidRDefault="00D65C3F" w:rsidP="0011508E">
      <w:pPr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>З</w:t>
      </w:r>
      <w:r w:rsidR="0011508E" w:rsidRPr="00657126">
        <w:rPr>
          <w:sz w:val="27"/>
          <w:szCs w:val="27"/>
          <w:lang w:val="uk-UA"/>
        </w:rPr>
        <w:t>атвердження додаткових бюджетних призначень головному розпоряднику коштів бюджету міста – департаменту охорони здоров'я Запорізької міської ради</w:t>
      </w:r>
      <w:r w:rsidR="00190F97" w:rsidRPr="00657126">
        <w:rPr>
          <w:sz w:val="27"/>
          <w:szCs w:val="27"/>
          <w:lang w:val="uk-UA"/>
        </w:rPr>
        <w:t>.</w:t>
      </w:r>
    </w:p>
    <w:p w:rsidR="0011508E" w:rsidRPr="00657126" w:rsidRDefault="0011508E" w:rsidP="0011508E">
      <w:pPr>
        <w:ind w:firstLine="708"/>
        <w:jc w:val="both"/>
        <w:rPr>
          <w:sz w:val="27"/>
          <w:szCs w:val="27"/>
          <w:lang w:val="uk-UA"/>
        </w:rPr>
      </w:pPr>
    </w:p>
    <w:p w:rsidR="00C11115" w:rsidRPr="00657126" w:rsidRDefault="00C11115" w:rsidP="00C11115">
      <w:pPr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 xml:space="preserve">3. Загальна характеристика та основні положення проєкту рішення </w:t>
      </w:r>
    </w:p>
    <w:p w:rsidR="00C11115" w:rsidRPr="00657126" w:rsidRDefault="00C11115" w:rsidP="00C11115">
      <w:pPr>
        <w:autoSpaceDE w:val="0"/>
        <w:autoSpaceDN w:val="0"/>
        <w:adjustRightInd w:val="0"/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>У проєкті рішення «Про внесення змін до рішення міської ради від 19.12.2018 №32 «Про затвердження Програми «Охорона здоров’я міста Запоріжжя на період 2019-2021 роки» (зі змінами)» пропонується збільшити видатки</w:t>
      </w:r>
      <w:r w:rsidR="00EA5096" w:rsidRPr="00657126">
        <w:rPr>
          <w:sz w:val="27"/>
          <w:szCs w:val="27"/>
          <w:lang w:val="uk-UA"/>
        </w:rPr>
        <w:t xml:space="preserve"> </w:t>
      </w:r>
      <w:r w:rsidR="00190F97" w:rsidRPr="00657126">
        <w:rPr>
          <w:sz w:val="27"/>
          <w:szCs w:val="27"/>
          <w:lang w:val="uk-UA"/>
        </w:rPr>
        <w:t xml:space="preserve">в цілому на </w:t>
      </w:r>
      <w:r w:rsidR="0028047E" w:rsidRPr="00657126">
        <w:rPr>
          <w:sz w:val="27"/>
          <w:szCs w:val="27"/>
          <w:lang w:val="uk-UA"/>
        </w:rPr>
        <w:t xml:space="preserve">15320,155 </w:t>
      </w:r>
      <w:r w:rsidR="00190F97" w:rsidRPr="00657126">
        <w:rPr>
          <w:sz w:val="27"/>
          <w:szCs w:val="27"/>
          <w:lang w:val="uk-UA"/>
        </w:rPr>
        <w:t>тис.грн, а саме</w:t>
      </w:r>
      <w:r w:rsidRPr="00657126">
        <w:rPr>
          <w:sz w:val="27"/>
          <w:szCs w:val="27"/>
          <w:lang w:val="uk-UA"/>
        </w:rPr>
        <w:t>:</w:t>
      </w:r>
    </w:p>
    <w:p w:rsidR="006C4383" w:rsidRPr="00657126" w:rsidRDefault="006C4383" w:rsidP="006C4383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  <w:t>По завданню «Забезпечення фінансування комунальних некомерційних підприємств (видатки утримання, поточні ремонти, пільгова пенсія тощо)» видатки збільшуються на 184,000 тис.грн. (розробка проектної документації на улаштування пожежної сигналізації в центрах первинної медико-санітарної допомоги).</w:t>
      </w:r>
    </w:p>
    <w:p w:rsidR="006C4383" w:rsidRPr="00657126" w:rsidRDefault="006C4383" w:rsidP="006C4383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</w:r>
      <w:r w:rsidR="00702EC1" w:rsidRPr="00657126">
        <w:rPr>
          <w:sz w:val="27"/>
          <w:szCs w:val="27"/>
          <w:lang w:val="uk-UA"/>
        </w:rPr>
        <w:t>Програма доповнюється завданням</w:t>
      </w:r>
      <w:r w:rsidRPr="00657126">
        <w:rPr>
          <w:sz w:val="27"/>
          <w:szCs w:val="27"/>
          <w:lang w:val="uk-UA"/>
        </w:rPr>
        <w:t xml:space="preserve"> «Забезпечення витратними матеріалами хворих на хронічну ниркову недостатність методом перитонеального діалізу» </w:t>
      </w:r>
      <w:r w:rsidR="00702EC1" w:rsidRPr="00657126">
        <w:rPr>
          <w:sz w:val="27"/>
          <w:szCs w:val="27"/>
          <w:lang w:val="uk-UA"/>
        </w:rPr>
        <w:t xml:space="preserve">на виконання якого збільшуються видатки на </w:t>
      </w:r>
      <w:r w:rsidR="00255C91" w:rsidRPr="00657126">
        <w:rPr>
          <w:sz w:val="27"/>
          <w:szCs w:val="27"/>
          <w:lang w:val="uk-UA"/>
        </w:rPr>
        <w:t>1487,996</w:t>
      </w:r>
      <w:r w:rsidRPr="00657126">
        <w:rPr>
          <w:sz w:val="27"/>
          <w:szCs w:val="27"/>
          <w:lang w:val="uk-UA"/>
        </w:rPr>
        <w:t xml:space="preserve"> тис.грн. (</w:t>
      </w:r>
      <w:r w:rsidR="005F2836" w:rsidRPr="00657126">
        <w:rPr>
          <w:sz w:val="27"/>
          <w:szCs w:val="27"/>
          <w:lang w:val="uk-UA"/>
        </w:rPr>
        <w:t>в зв’язку з відсутністю централізованих поставок</w:t>
      </w:r>
      <w:r w:rsidRPr="00657126">
        <w:rPr>
          <w:sz w:val="27"/>
          <w:szCs w:val="27"/>
          <w:lang w:val="uk-UA"/>
        </w:rPr>
        <w:t>).</w:t>
      </w:r>
    </w:p>
    <w:p w:rsidR="00255C91" w:rsidRPr="00657126" w:rsidRDefault="00255C91" w:rsidP="00255C91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  <w:t xml:space="preserve">По завданню «Придбання обладнання довгострокового користування» видатки збільшуються на 4860,752 тис.грн., а саме: на придбання медичного обладнання для КНП «Міська лікарня №2» ЗМР, КНП «Міська лікарня №4» ЗМР, КНП «Міська лікарня №9» ЗМР - 333,752 тис.грн. (залишок коштів субвенції з державного бюджету місцевим бюджетам на здійснення заходів щодо соціально-економічного розвитку окремих територій), на придбання медичного обладнання для КНП «Міська лікарня екстреної та швидкої медичної допомоги» ЗМР та КНП «Міська лікарня №9» ЗМР – 4527,0 тис.грн. (приймально-діагностичні відділення, за рахунок зменшення по завданню «Улаштування та ремонт киснепроводів для лікування пацієнтів, хворих на коронавірусну хворобу (COVID-19)» на 4527,0 тис.грн.). </w:t>
      </w:r>
    </w:p>
    <w:p w:rsidR="00255C91" w:rsidRPr="00657126" w:rsidRDefault="00255C91" w:rsidP="00255C91">
      <w:pPr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 xml:space="preserve">По завданню «Проведення капітальних ремонтів приміщень та обладнання» видатки збільшуються в цілому на </w:t>
      </w:r>
      <w:r w:rsidR="005F2836" w:rsidRPr="00657126">
        <w:rPr>
          <w:sz w:val="27"/>
          <w:szCs w:val="27"/>
          <w:lang w:val="uk-UA"/>
        </w:rPr>
        <w:t>7331,397</w:t>
      </w:r>
      <w:r w:rsidRPr="00657126">
        <w:rPr>
          <w:sz w:val="27"/>
          <w:szCs w:val="27"/>
          <w:lang w:val="uk-UA"/>
        </w:rPr>
        <w:t xml:space="preserve"> тис.грн., в тому числі по наступним об’єктам:</w:t>
      </w:r>
    </w:p>
    <w:p w:rsidR="00255C91" w:rsidRDefault="00255C91" w:rsidP="00255C91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  <w:t>- «Капітальний ремонт покрівлі хірургічного корпусу КНП "Міська лікарня екстреної та швидкої медичної допомоги" Запорізької міської ради, за адресою: вул. Перемоги,80 м.Запоріжжя» видатки збільшуються на 7422,812 тис.грн. (</w:t>
      </w:r>
      <w:r w:rsidR="00702EC1" w:rsidRPr="00657126">
        <w:rPr>
          <w:sz w:val="27"/>
          <w:szCs w:val="27"/>
          <w:lang w:val="uk-UA"/>
        </w:rPr>
        <w:t xml:space="preserve">аварійний стан, </w:t>
      </w:r>
      <w:r w:rsidRPr="00657126">
        <w:rPr>
          <w:sz w:val="27"/>
          <w:szCs w:val="27"/>
          <w:lang w:val="uk-UA"/>
        </w:rPr>
        <w:t>проведення будівельних робіт);</w:t>
      </w:r>
    </w:p>
    <w:p w:rsidR="00D3201D" w:rsidRDefault="00D3201D" w:rsidP="00255C91">
      <w:pPr>
        <w:jc w:val="both"/>
        <w:rPr>
          <w:sz w:val="27"/>
          <w:szCs w:val="27"/>
          <w:lang w:val="uk-UA"/>
        </w:rPr>
      </w:pPr>
    </w:p>
    <w:p w:rsidR="00D3201D" w:rsidRPr="00D3201D" w:rsidRDefault="00D3201D" w:rsidP="00D3201D">
      <w:pPr>
        <w:jc w:val="center"/>
        <w:rPr>
          <w:sz w:val="22"/>
          <w:szCs w:val="22"/>
          <w:lang w:val="uk-UA"/>
        </w:rPr>
      </w:pPr>
      <w:bookmarkStart w:id="0" w:name="_GoBack"/>
      <w:r w:rsidRPr="00D3201D">
        <w:rPr>
          <w:sz w:val="22"/>
          <w:szCs w:val="22"/>
          <w:lang w:val="uk-UA"/>
        </w:rPr>
        <w:lastRenderedPageBreak/>
        <w:t>2</w:t>
      </w:r>
    </w:p>
    <w:bookmarkEnd w:id="0"/>
    <w:p w:rsidR="00255C91" w:rsidRPr="00657126" w:rsidRDefault="00255C91" w:rsidP="00255C91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  <w:t>- «Капітальний ремонт киснепроводу для надання медичної допомоги пацієнтам з гострою респіраторною хворобою COVID-19 в КНП "Міська лікарня №1" ЗМР за адресаю: м.Запорожжя, вул. Чумаченко, 21а» видатки збільшуються на 396,750 тис.грн. (</w:t>
      </w:r>
      <w:r w:rsidR="00485F93" w:rsidRPr="00657126">
        <w:rPr>
          <w:sz w:val="27"/>
          <w:szCs w:val="27"/>
          <w:lang w:val="uk-UA"/>
        </w:rPr>
        <w:t xml:space="preserve">на завершення робіт по монтажу киснепроводу </w:t>
      </w:r>
      <w:r w:rsidRPr="00657126">
        <w:rPr>
          <w:sz w:val="27"/>
          <w:szCs w:val="27"/>
          <w:lang w:val="uk-UA"/>
        </w:rPr>
        <w:t>);</w:t>
      </w:r>
    </w:p>
    <w:p w:rsidR="00255C91" w:rsidRPr="00657126" w:rsidRDefault="00255C91" w:rsidP="00255C91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  <w:t>- «Капітальний ремонт киснепроводу для надання медичної допомоги пацієнтам з гострою респіраторною хворобою COVID-19 в КНП "Міська лікарня №9" ЗМР за адресаю: м.Запорожжя, вул. вул. Щаслива/Дудикіна, 1/6» видатки збільшуються на 396,750 тис.грн. (</w:t>
      </w:r>
      <w:r w:rsidR="00485F93" w:rsidRPr="00657126">
        <w:rPr>
          <w:sz w:val="27"/>
          <w:szCs w:val="27"/>
          <w:lang w:val="uk-UA"/>
        </w:rPr>
        <w:t>на завершення робіт по монтажу киснепроводу</w:t>
      </w:r>
      <w:r w:rsidRPr="00657126">
        <w:rPr>
          <w:sz w:val="27"/>
          <w:szCs w:val="27"/>
          <w:lang w:val="uk-UA"/>
        </w:rPr>
        <w:t>);</w:t>
      </w:r>
    </w:p>
    <w:p w:rsidR="00255C91" w:rsidRPr="00657126" w:rsidRDefault="00255C91" w:rsidP="00255C91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  <w:t>- «Капітальний ремонт киснепроводу для надання медичної допомоги пацієнтам з гострою респіраторною хворобою COVID-19 в КНП "Міська лікарня №2" ЗМР за адресаю: м.Запорожжя, вул. Брюллова, 6) видатки зменшуються на 793,500 тис.грн. (</w:t>
      </w:r>
      <w:r w:rsidR="00485F93" w:rsidRPr="00657126">
        <w:rPr>
          <w:sz w:val="27"/>
          <w:szCs w:val="27"/>
          <w:lang w:val="uk-UA"/>
        </w:rPr>
        <w:t>економія, роботи по монтажу киснепроводу були завершені в кінці минулого року за рахунок коштів субвенції</w:t>
      </w:r>
      <w:r w:rsidRPr="00657126">
        <w:rPr>
          <w:sz w:val="27"/>
          <w:szCs w:val="27"/>
          <w:lang w:val="uk-UA"/>
        </w:rPr>
        <w:t>);</w:t>
      </w:r>
    </w:p>
    <w:p w:rsidR="00255C91" w:rsidRPr="00657126" w:rsidRDefault="00255C91" w:rsidP="00255C91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  <w:t>- «Капітальний ремонт водопровідного вводу через бул.Шевченка на системі водопостачання КНП "Міська лікарня №10" ЗМР, за адресою: бул.Шевченка,25 у м.Запоріжжя» видатки зменшуються на 91,415 тис.грн. (економія утворилася після отримання позитивного експертного звіту).</w:t>
      </w:r>
    </w:p>
    <w:p w:rsidR="0028047E" w:rsidRPr="00657126" w:rsidRDefault="0028047E" w:rsidP="0028047E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  <w:t>По завданню «Забезпечення фінансування комунальних некомерційних підприємств другого рівня (заробітна плата з нарахуваннями, видатки утримання, поточні ремонти, пільгова пенсія, пільгові медикаменти тощо)» видатки збільшуються на 3786,661 тис.грн.</w:t>
      </w:r>
      <w:r w:rsidR="00702EC1" w:rsidRPr="00657126">
        <w:rPr>
          <w:sz w:val="27"/>
          <w:szCs w:val="27"/>
          <w:lang w:val="uk-UA"/>
        </w:rPr>
        <w:t xml:space="preserve"> </w:t>
      </w:r>
      <w:r w:rsidRPr="00657126">
        <w:rPr>
          <w:sz w:val="27"/>
          <w:szCs w:val="27"/>
          <w:lang w:val="uk-UA"/>
        </w:rPr>
        <w:t>(1336,661 тис.грн. - розробка проектної документації на улаштування пожежної сигналізації в комунальних некомерційних підприємствах другого рівня; 2450,0 тис.грн. – поточний ремонт реанімації інфарктного відділення КНП "Міська лікарня екстреної та швидкої медичної допомоги" Запорізької міської ради).</w:t>
      </w:r>
    </w:p>
    <w:p w:rsidR="0028047E" w:rsidRPr="00657126" w:rsidRDefault="0028047E" w:rsidP="0028047E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  <w:t>По завданню «Співфінансування оплати медичних послуг, що надаються в рамках програми державних гарантій медичного обслуговування населення, для покриття вартості комунальних послуг та енергоносіїв» видатки збільшуються на 1</w:t>
      </w:r>
      <w:r w:rsidR="00DD0A32" w:rsidRPr="00657126">
        <w:rPr>
          <w:sz w:val="27"/>
          <w:szCs w:val="27"/>
          <w:lang w:val="uk-UA"/>
        </w:rPr>
        <w:t>783,076</w:t>
      </w:r>
      <w:r w:rsidRPr="00657126">
        <w:rPr>
          <w:sz w:val="27"/>
          <w:szCs w:val="27"/>
          <w:lang w:val="uk-UA"/>
        </w:rPr>
        <w:t xml:space="preserve"> тис.грн.(оплата кому</w:t>
      </w:r>
      <w:r w:rsidR="00702EC1" w:rsidRPr="00657126">
        <w:rPr>
          <w:sz w:val="27"/>
          <w:szCs w:val="27"/>
          <w:lang w:val="uk-UA"/>
        </w:rPr>
        <w:t xml:space="preserve">нальних послуг та енергоносіїв </w:t>
      </w:r>
      <w:r w:rsidRPr="00657126">
        <w:rPr>
          <w:sz w:val="27"/>
          <w:szCs w:val="27"/>
          <w:lang w:val="uk-UA"/>
        </w:rPr>
        <w:t>КНП «Запорізька центральна районна лікарня» Запорізької районної ради Запорізької області).</w:t>
      </w:r>
    </w:p>
    <w:p w:rsidR="0028047E" w:rsidRPr="00657126" w:rsidRDefault="0028047E" w:rsidP="0028047E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ab/>
        <w:t>По завданню «Виконання доручень депутатів обласної ради» видатки збільшуються на 413,273 тис.грн., в тому числі на погашення кредиторської заборгованості – 67,5 тис.грн. (КНП «Міська лікарня №9» ЗМР).</w:t>
      </w:r>
    </w:p>
    <w:p w:rsidR="00657126" w:rsidRPr="00657126" w:rsidRDefault="00657126" w:rsidP="0028047E">
      <w:pPr>
        <w:jc w:val="both"/>
        <w:rPr>
          <w:sz w:val="27"/>
          <w:szCs w:val="27"/>
          <w:lang w:val="uk-UA"/>
        </w:rPr>
      </w:pPr>
    </w:p>
    <w:p w:rsidR="00586985" w:rsidRPr="00657126" w:rsidRDefault="00586985" w:rsidP="00586985">
      <w:pPr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>4. Нормативно-правова база в даній сфері правового регулювання</w:t>
      </w:r>
      <w:r w:rsidR="00190F97" w:rsidRPr="00657126">
        <w:rPr>
          <w:sz w:val="27"/>
          <w:szCs w:val="27"/>
          <w:lang w:val="uk-UA"/>
        </w:rPr>
        <w:t>.</w:t>
      </w:r>
    </w:p>
    <w:p w:rsidR="00586985" w:rsidRPr="00657126" w:rsidRDefault="00586985" w:rsidP="00190F97">
      <w:pPr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 xml:space="preserve">Нормативно правовою базою у цій сфері є: </w:t>
      </w:r>
      <w:r w:rsidR="00190F97" w:rsidRPr="00657126">
        <w:rPr>
          <w:sz w:val="27"/>
          <w:szCs w:val="27"/>
          <w:lang w:val="uk-UA"/>
        </w:rPr>
        <w:t>пункт 39 розділу VI Бюджетного кодексу України від 08.07.2010 №2456-VI (зі змінами та доповненнями).</w:t>
      </w:r>
    </w:p>
    <w:p w:rsidR="00190F97" w:rsidRPr="00657126" w:rsidRDefault="00190F97" w:rsidP="00586985">
      <w:pPr>
        <w:ind w:firstLine="708"/>
        <w:jc w:val="both"/>
        <w:rPr>
          <w:sz w:val="27"/>
          <w:szCs w:val="27"/>
          <w:lang w:val="uk-UA"/>
        </w:rPr>
      </w:pPr>
    </w:p>
    <w:p w:rsidR="00586985" w:rsidRPr="00657126" w:rsidRDefault="00586985" w:rsidP="00586985">
      <w:pPr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>5. Фінансово-економічне обґрунтування</w:t>
      </w:r>
    </w:p>
    <w:p w:rsidR="00190F97" w:rsidRPr="00657126" w:rsidRDefault="00190F97" w:rsidP="00586985">
      <w:pPr>
        <w:ind w:firstLine="708"/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 xml:space="preserve">Реалізація проєкту рішення здійснюватиметься у межах наявних коштів бюджету міста. </w:t>
      </w:r>
    </w:p>
    <w:p w:rsidR="00095328" w:rsidRPr="00657126" w:rsidRDefault="00095328" w:rsidP="00BB3A3C">
      <w:pPr>
        <w:jc w:val="both"/>
        <w:rPr>
          <w:sz w:val="27"/>
          <w:szCs w:val="27"/>
          <w:lang w:val="uk-UA"/>
        </w:rPr>
      </w:pPr>
    </w:p>
    <w:p w:rsidR="00B12B74" w:rsidRPr="00657126" w:rsidRDefault="00B12B74" w:rsidP="00BB3A3C">
      <w:pPr>
        <w:jc w:val="both"/>
        <w:rPr>
          <w:sz w:val="27"/>
          <w:szCs w:val="27"/>
          <w:lang w:val="uk-UA"/>
        </w:rPr>
      </w:pPr>
    </w:p>
    <w:p w:rsidR="0088063D" w:rsidRPr="00657126" w:rsidRDefault="0087788B" w:rsidP="0088063D">
      <w:pPr>
        <w:jc w:val="both"/>
        <w:rPr>
          <w:sz w:val="27"/>
          <w:szCs w:val="27"/>
          <w:lang w:val="uk-UA"/>
        </w:rPr>
      </w:pPr>
      <w:r w:rsidRPr="00657126">
        <w:rPr>
          <w:sz w:val="27"/>
          <w:szCs w:val="27"/>
          <w:lang w:val="uk-UA"/>
        </w:rPr>
        <w:t>Д</w:t>
      </w:r>
      <w:r w:rsidR="0088063D" w:rsidRPr="00657126">
        <w:rPr>
          <w:sz w:val="27"/>
          <w:szCs w:val="27"/>
          <w:lang w:val="uk-UA"/>
        </w:rPr>
        <w:t>иректор департаменту</w:t>
      </w:r>
      <w:r w:rsidR="0088063D" w:rsidRPr="00657126">
        <w:rPr>
          <w:sz w:val="27"/>
          <w:szCs w:val="27"/>
          <w:lang w:val="uk-UA"/>
        </w:rPr>
        <w:tab/>
      </w:r>
      <w:r w:rsidR="0088063D" w:rsidRPr="00657126">
        <w:rPr>
          <w:sz w:val="27"/>
          <w:szCs w:val="27"/>
          <w:lang w:val="uk-UA"/>
        </w:rPr>
        <w:tab/>
      </w:r>
      <w:r w:rsidR="0088063D" w:rsidRPr="00657126">
        <w:rPr>
          <w:sz w:val="27"/>
          <w:szCs w:val="27"/>
          <w:lang w:val="uk-UA"/>
        </w:rPr>
        <w:tab/>
      </w:r>
      <w:r w:rsidR="0088063D" w:rsidRPr="00657126">
        <w:rPr>
          <w:sz w:val="27"/>
          <w:szCs w:val="27"/>
          <w:lang w:val="uk-UA"/>
        </w:rPr>
        <w:tab/>
      </w:r>
      <w:r w:rsidR="0088063D" w:rsidRPr="00657126">
        <w:rPr>
          <w:sz w:val="27"/>
          <w:szCs w:val="27"/>
          <w:lang w:val="uk-UA"/>
        </w:rPr>
        <w:tab/>
        <w:t xml:space="preserve"> </w:t>
      </w:r>
      <w:r w:rsidR="0088063D" w:rsidRPr="00657126">
        <w:rPr>
          <w:sz w:val="27"/>
          <w:szCs w:val="27"/>
          <w:lang w:val="uk-UA"/>
        </w:rPr>
        <w:tab/>
      </w:r>
      <w:r w:rsidR="00190F97" w:rsidRPr="00657126">
        <w:rPr>
          <w:sz w:val="27"/>
          <w:szCs w:val="27"/>
          <w:lang w:val="uk-UA"/>
        </w:rPr>
        <w:tab/>
      </w:r>
      <w:r w:rsidR="0088063D" w:rsidRPr="00657126">
        <w:rPr>
          <w:sz w:val="27"/>
          <w:szCs w:val="27"/>
          <w:lang w:val="uk-UA"/>
        </w:rPr>
        <w:tab/>
      </w:r>
      <w:r w:rsidRPr="00657126">
        <w:rPr>
          <w:sz w:val="27"/>
          <w:szCs w:val="27"/>
          <w:lang w:val="uk-UA"/>
        </w:rPr>
        <w:t>В.В.Ушакова</w:t>
      </w:r>
    </w:p>
    <w:sectPr w:rsidR="0088063D" w:rsidRPr="00657126" w:rsidSect="008F00F9">
      <w:headerReference w:type="even" r:id="rId8"/>
      <w:pgSz w:w="11906" w:h="16838"/>
      <w:pgMar w:top="42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A83" w:rsidRDefault="008B2A83">
      <w:r>
        <w:separator/>
      </w:r>
    </w:p>
  </w:endnote>
  <w:endnote w:type="continuationSeparator" w:id="0">
    <w:p w:rsidR="008B2A83" w:rsidRDefault="008B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A83" w:rsidRDefault="008B2A83">
      <w:r>
        <w:separator/>
      </w:r>
    </w:p>
  </w:footnote>
  <w:footnote w:type="continuationSeparator" w:id="0">
    <w:p w:rsidR="008B2A83" w:rsidRDefault="008B2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D19" w:rsidRDefault="00B1321C" w:rsidP="00E64F02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0D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0D19" w:rsidRDefault="00300D1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F615A"/>
    <w:multiLevelType w:val="hybridMultilevel"/>
    <w:tmpl w:val="1BF042C0"/>
    <w:lvl w:ilvl="0" w:tplc="307C6D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9F6324"/>
    <w:multiLevelType w:val="hybridMultilevel"/>
    <w:tmpl w:val="B70E063E"/>
    <w:lvl w:ilvl="0" w:tplc="851266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901A52"/>
    <w:multiLevelType w:val="hybridMultilevel"/>
    <w:tmpl w:val="6DFA85FC"/>
    <w:lvl w:ilvl="0" w:tplc="21AABBA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E4474F6"/>
    <w:multiLevelType w:val="hybridMultilevel"/>
    <w:tmpl w:val="EEA613BA"/>
    <w:lvl w:ilvl="0" w:tplc="E2B4B9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BF604F"/>
    <w:multiLevelType w:val="hybridMultilevel"/>
    <w:tmpl w:val="620CBA28"/>
    <w:lvl w:ilvl="0" w:tplc="754A0C4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EF94DA0"/>
    <w:multiLevelType w:val="hybridMultilevel"/>
    <w:tmpl w:val="BF2A42F8"/>
    <w:lvl w:ilvl="0" w:tplc="6F569A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2D2577B"/>
    <w:multiLevelType w:val="hybridMultilevel"/>
    <w:tmpl w:val="7FCAE722"/>
    <w:lvl w:ilvl="0" w:tplc="01F0D14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C4F5CA0"/>
    <w:multiLevelType w:val="hybridMultilevel"/>
    <w:tmpl w:val="51B2745E"/>
    <w:lvl w:ilvl="0" w:tplc="D1B217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3041CC"/>
    <w:multiLevelType w:val="hybridMultilevel"/>
    <w:tmpl w:val="5D469F4A"/>
    <w:lvl w:ilvl="0" w:tplc="761208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E3E"/>
    <w:rsid w:val="000006F7"/>
    <w:rsid w:val="0000073F"/>
    <w:rsid w:val="00000A1C"/>
    <w:rsid w:val="00003241"/>
    <w:rsid w:val="000032FF"/>
    <w:rsid w:val="0000677F"/>
    <w:rsid w:val="00012000"/>
    <w:rsid w:val="00014F93"/>
    <w:rsid w:val="00016477"/>
    <w:rsid w:val="00020E4C"/>
    <w:rsid w:val="000228AB"/>
    <w:rsid w:val="00022E26"/>
    <w:rsid w:val="00023219"/>
    <w:rsid w:val="00024F14"/>
    <w:rsid w:val="000301C3"/>
    <w:rsid w:val="00033EA5"/>
    <w:rsid w:val="0003641B"/>
    <w:rsid w:val="00042172"/>
    <w:rsid w:val="00042F3D"/>
    <w:rsid w:val="00046EE5"/>
    <w:rsid w:val="000470B4"/>
    <w:rsid w:val="00053443"/>
    <w:rsid w:val="000536F7"/>
    <w:rsid w:val="000547AE"/>
    <w:rsid w:val="0005485E"/>
    <w:rsid w:val="0005589F"/>
    <w:rsid w:val="00056739"/>
    <w:rsid w:val="0006089E"/>
    <w:rsid w:val="00061D50"/>
    <w:rsid w:val="00062E99"/>
    <w:rsid w:val="00063071"/>
    <w:rsid w:val="000639AC"/>
    <w:rsid w:val="000649EF"/>
    <w:rsid w:val="00075D0D"/>
    <w:rsid w:val="00081057"/>
    <w:rsid w:val="00081D57"/>
    <w:rsid w:val="00083A91"/>
    <w:rsid w:val="0008411F"/>
    <w:rsid w:val="00090CA6"/>
    <w:rsid w:val="00093C3F"/>
    <w:rsid w:val="00095328"/>
    <w:rsid w:val="000961BD"/>
    <w:rsid w:val="0009685C"/>
    <w:rsid w:val="000970B7"/>
    <w:rsid w:val="000A0ADD"/>
    <w:rsid w:val="000A253D"/>
    <w:rsid w:val="000A4337"/>
    <w:rsid w:val="000B2546"/>
    <w:rsid w:val="000B4140"/>
    <w:rsid w:val="000B6DDF"/>
    <w:rsid w:val="000C3B0B"/>
    <w:rsid w:val="000C4328"/>
    <w:rsid w:val="000D140C"/>
    <w:rsid w:val="000D3E16"/>
    <w:rsid w:val="000D4634"/>
    <w:rsid w:val="000D4783"/>
    <w:rsid w:val="000D4D7D"/>
    <w:rsid w:val="000D7D3D"/>
    <w:rsid w:val="000E1F1A"/>
    <w:rsid w:val="000E2A1C"/>
    <w:rsid w:val="000E41C0"/>
    <w:rsid w:val="000E4738"/>
    <w:rsid w:val="000E67AE"/>
    <w:rsid w:val="000E7808"/>
    <w:rsid w:val="000F0ACE"/>
    <w:rsid w:val="000F0F95"/>
    <w:rsid w:val="000F32C3"/>
    <w:rsid w:val="000F56DD"/>
    <w:rsid w:val="000F57AA"/>
    <w:rsid w:val="000F5810"/>
    <w:rsid w:val="00100D3C"/>
    <w:rsid w:val="001013F1"/>
    <w:rsid w:val="00102491"/>
    <w:rsid w:val="0010388B"/>
    <w:rsid w:val="00103D5E"/>
    <w:rsid w:val="001113DD"/>
    <w:rsid w:val="0011508E"/>
    <w:rsid w:val="00116AAB"/>
    <w:rsid w:val="001175A5"/>
    <w:rsid w:val="00120459"/>
    <w:rsid w:val="00121CA7"/>
    <w:rsid w:val="0012449D"/>
    <w:rsid w:val="001254F6"/>
    <w:rsid w:val="00130481"/>
    <w:rsid w:val="00131558"/>
    <w:rsid w:val="001352E2"/>
    <w:rsid w:val="00135D7D"/>
    <w:rsid w:val="00135E03"/>
    <w:rsid w:val="00142B3F"/>
    <w:rsid w:val="00144F41"/>
    <w:rsid w:val="00147DFA"/>
    <w:rsid w:val="0015000F"/>
    <w:rsid w:val="00155888"/>
    <w:rsid w:val="0015755F"/>
    <w:rsid w:val="00160FF7"/>
    <w:rsid w:val="001620BD"/>
    <w:rsid w:val="0017270B"/>
    <w:rsid w:val="0017633C"/>
    <w:rsid w:val="00181220"/>
    <w:rsid w:val="00181548"/>
    <w:rsid w:val="00182217"/>
    <w:rsid w:val="00183B0E"/>
    <w:rsid w:val="00183B92"/>
    <w:rsid w:val="00187A6D"/>
    <w:rsid w:val="00190C4E"/>
    <w:rsid w:val="00190F97"/>
    <w:rsid w:val="00193BAC"/>
    <w:rsid w:val="00197420"/>
    <w:rsid w:val="001975B5"/>
    <w:rsid w:val="001A1152"/>
    <w:rsid w:val="001A11B9"/>
    <w:rsid w:val="001A2EF4"/>
    <w:rsid w:val="001A374F"/>
    <w:rsid w:val="001A3C4C"/>
    <w:rsid w:val="001A54C9"/>
    <w:rsid w:val="001A7A26"/>
    <w:rsid w:val="001B03EA"/>
    <w:rsid w:val="001B36EA"/>
    <w:rsid w:val="001B456D"/>
    <w:rsid w:val="001B5286"/>
    <w:rsid w:val="001B61F8"/>
    <w:rsid w:val="001B6A22"/>
    <w:rsid w:val="001C006E"/>
    <w:rsid w:val="001C1D9D"/>
    <w:rsid w:val="001C501C"/>
    <w:rsid w:val="001D281D"/>
    <w:rsid w:val="001D4309"/>
    <w:rsid w:val="001D54E8"/>
    <w:rsid w:val="001D60A9"/>
    <w:rsid w:val="001E058E"/>
    <w:rsid w:val="001E10BC"/>
    <w:rsid w:val="001E29E8"/>
    <w:rsid w:val="001E2BEF"/>
    <w:rsid w:val="001E35C6"/>
    <w:rsid w:val="001E406F"/>
    <w:rsid w:val="001E426D"/>
    <w:rsid w:val="001F09AF"/>
    <w:rsid w:val="001F5C78"/>
    <w:rsid w:val="00201E92"/>
    <w:rsid w:val="00202073"/>
    <w:rsid w:val="002023EB"/>
    <w:rsid w:val="00204433"/>
    <w:rsid w:val="00205DBE"/>
    <w:rsid w:val="00207DB9"/>
    <w:rsid w:val="00210ED2"/>
    <w:rsid w:val="002111D6"/>
    <w:rsid w:val="00211E54"/>
    <w:rsid w:val="0021362A"/>
    <w:rsid w:val="002202D7"/>
    <w:rsid w:val="0022077B"/>
    <w:rsid w:val="00221C58"/>
    <w:rsid w:val="00222AFD"/>
    <w:rsid w:val="00222EC2"/>
    <w:rsid w:val="0022455E"/>
    <w:rsid w:val="002263EF"/>
    <w:rsid w:val="00231DDE"/>
    <w:rsid w:val="00250390"/>
    <w:rsid w:val="00251D0E"/>
    <w:rsid w:val="00251E61"/>
    <w:rsid w:val="00254800"/>
    <w:rsid w:val="00254F9A"/>
    <w:rsid w:val="00255C91"/>
    <w:rsid w:val="00260F31"/>
    <w:rsid w:val="00261100"/>
    <w:rsid w:val="0026152F"/>
    <w:rsid w:val="00262811"/>
    <w:rsid w:val="00266422"/>
    <w:rsid w:val="00267575"/>
    <w:rsid w:val="002677C2"/>
    <w:rsid w:val="00267E46"/>
    <w:rsid w:val="00271620"/>
    <w:rsid w:val="002757D0"/>
    <w:rsid w:val="002759B8"/>
    <w:rsid w:val="002764ED"/>
    <w:rsid w:val="002777A0"/>
    <w:rsid w:val="00277EC2"/>
    <w:rsid w:val="0028047E"/>
    <w:rsid w:val="00280751"/>
    <w:rsid w:val="0028344C"/>
    <w:rsid w:val="00283809"/>
    <w:rsid w:val="00286025"/>
    <w:rsid w:val="002862C0"/>
    <w:rsid w:val="00290963"/>
    <w:rsid w:val="00290B15"/>
    <w:rsid w:val="00292AB2"/>
    <w:rsid w:val="00292BAD"/>
    <w:rsid w:val="00293D2E"/>
    <w:rsid w:val="002A2457"/>
    <w:rsid w:val="002A567F"/>
    <w:rsid w:val="002A5A2D"/>
    <w:rsid w:val="002B0F69"/>
    <w:rsid w:val="002B225D"/>
    <w:rsid w:val="002B4CC3"/>
    <w:rsid w:val="002B7117"/>
    <w:rsid w:val="002C080A"/>
    <w:rsid w:val="002C2CC9"/>
    <w:rsid w:val="002C3D8C"/>
    <w:rsid w:val="002C6EB6"/>
    <w:rsid w:val="002C7ED9"/>
    <w:rsid w:val="002D1598"/>
    <w:rsid w:val="002D21EB"/>
    <w:rsid w:val="002D2CC1"/>
    <w:rsid w:val="002D3770"/>
    <w:rsid w:val="002D4E24"/>
    <w:rsid w:val="002D5476"/>
    <w:rsid w:val="002D7619"/>
    <w:rsid w:val="002E085D"/>
    <w:rsid w:val="002E1800"/>
    <w:rsid w:val="002F0939"/>
    <w:rsid w:val="002F1E11"/>
    <w:rsid w:val="002F7C7A"/>
    <w:rsid w:val="00300D0F"/>
    <w:rsid w:val="00300D19"/>
    <w:rsid w:val="00304A2B"/>
    <w:rsid w:val="003113CA"/>
    <w:rsid w:val="00312D6E"/>
    <w:rsid w:val="00316007"/>
    <w:rsid w:val="00316D40"/>
    <w:rsid w:val="00317773"/>
    <w:rsid w:val="00320AF7"/>
    <w:rsid w:val="00321229"/>
    <w:rsid w:val="00326B7C"/>
    <w:rsid w:val="003272DB"/>
    <w:rsid w:val="003328C2"/>
    <w:rsid w:val="00333CB2"/>
    <w:rsid w:val="0033417B"/>
    <w:rsid w:val="00334624"/>
    <w:rsid w:val="003366E0"/>
    <w:rsid w:val="0033683C"/>
    <w:rsid w:val="00337E22"/>
    <w:rsid w:val="00340AEE"/>
    <w:rsid w:val="00340B19"/>
    <w:rsid w:val="003417D4"/>
    <w:rsid w:val="0034690C"/>
    <w:rsid w:val="0034725D"/>
    <w:rsid w:val="00347460"/>
    <w:rsid w:val="00350528"/>
    <w:rsid w:val="003505A7"/>
    <w:rsid w:val="00350CD1"/>
    <w:rsid w:val="00351B8C"/>
    <w:rsid w:val="00353182"/>
    <w:rsid w:val="00353DAA"/>
    <w:rsid w:val="00356427"/>
    <w:rsid w:val="00361A5F"/>
    <w:rsid w:val="00361CF1"/>
    <w:rsid w:val="0036216F"/>
    <w:rsid w:val="003629C3"/>
    <w:rsid w:val="003653C4"/>
    <w:rsid w:val="0036589E"/>
    <w:rsid w:val="00371D02"/>
    <w:rsid w:val="003743ED"/>
    <w:rsid w:val="00375528"/>
    <w:rsid w:val="00375F77"/>
    <w:rsid w:val="003763A4"/>
    <w:rsid w:val="003768CE"/>
    <w:rsid w:val="0037745D"/>
    <w:rsid w:val="003838E7"/>
    <w:rsid w:val="00384194"/>
    <w:rsid w:val="003878FE"/>
    <w:rsid w:val="003918D7"/>
    <w:rsid w:val="00392207"/>
    <w:rsid w:val="00392B25"/>
    <w:rsid w:val="00394AB0"/>
    <w:rsid w:val="00397836"/>
    <w:rsid w:val="003A06F6"/>
    <w:rsid w:val="003A1B6F"/>
    <w:rsid w:val="003A33B2"/>
    <w:rsid w:val="003A3D43"/>
    <w:rsid w:val="003A3D78"/>
    <w:rsid w:val="003A4BEF"/>
    <w:rsid w:val="003A6A8E"/>
    <w:rsid w:val="003B1816"/>
    <w:rsid w:val="003B22CE"/>
    <w:rsid w:val="003B2A31"/>
    <w:rsid w:val="003B589F"/>
    <w:rsid w:val="003C50EC"/>
    <w:rsid w:val="003D0B43"/>
    <w:rsid w:val="003D3B1E"/>
    <w:rsid w:val="003D46B4"/>
    <w:rsid w:val="003D4EEC"/>
    <w:rsid w:val="003D6923"/>
    <w:rsid w:val="003D7950"/>
    <w:rsid w:val="003E11BE"/>
    <w:rsid w:val="003E1F46"/>
    <w:rsid w:val="003E365D"/>
    <w:rsid w:val="003E468D"/>
    <w:rsid w:val="003E660B"/>
    <w:rsid w:val="003F007F"/>
    <w:rsid w:val="003F0254"/>
    <w:rsid w:val="003F0C46"/>
    <w:rsid w:val="003F4405"/>
    <w:rsid w:val="003F536E"/>
    <w:rsid w:val="003F6B2C"/>
    <w:rsid w:val="00400EF1"/>
    <w:rsid w:val="00401B95"/>
    <w:rsid w:val="00401E50"/>
    <w:rsid w:val="00402495"/>
    <w:rsid w:val="004052EF"/>
    <w:rsid w:val="00410D59"/>
    <w:rsid w:val="00410F61"/>
    <w:rsid w:val="004119A5"/>
    <w:rsid w:val="00411DE1"/>
    <w:rsid w:val="00414D53"/>
    <w:rsid w:val="00415ACB"/>
    <w:rsid w:val="00415DB2"/>
    <w:rsid w:val="0042017A"/>
    <w:rsid w:val="00420C0C"/>
    <w:rsid w:val="00420F6E"/>
    <w:rsid w:val="00421ECD"/>
    <w:rsid w:val="00427698"/>
    <w:rsid w:val="00430F25"/>
    <w:rsid w:val="00432BE8"/>
    <w:rsid w:val="004375E6"/>
    <w:rsid w:val="00440839"/>
    <w:rsid w:val="00442454"/>
    <w:rsid w:val="00446902"/>
    <w:rsid w:val="00446F54"/>
    <w:rsid w:val="004472B6"/>
    <w:rsid w:val="00450C56"/>
    <w:rsid w:val="00451513"/>
    <w:rsid w:val="00451CCE"/>
    <w:rsid w:val="00451E02"/>
    <w:rsid w:val="0045302F"/>
    <w:rsid w:val="00453E84"/>
    <w:rsid w:val="00460104"/>
    <w:rsid w:val="004621F6"/>
    <w:rsid w:val="004623C9"/>
    <w:rsid w:val="00472889"/>
    <w:rsid w:val="00472D18"/>
    <w:rsid w:val="004733AC"/>
    <w:rsid w:val="0047442D"/>
    <w:rsid w:val="00476D46"/>
    <w:rsid w:val="0048245B"/>
    <w:rsid w:val="004847D3"/>
    <w:rsid w:val="004857B7"/>
    <w:rsid w:val="00485F70"/>
    <w:rsid w:val="00485F93"/>
    <w:rsid w:val="004860CF"/>
    <w:rsid w:val="0048736C"/>
    <w:rsid w:val="004875D6"/>
    <w:rsid w:val="00492F38"/>
    <w:rsid w:val="00493EA4"/>
    <w:rsid w:val="004956AC"/>
    <w:rsid w:val="00495AA2"/>
    <w:rsid w:val="00496F8D"/>
    <w:rsid w:val="004A038C"/>
    <w:rsid w:val="004A12AA"/>
    <w:rsid w:val="004A352E"/>
    <w:rsid w:val="004A55B0"/>
    <w:rsid w:val="004A72A5"/>
    <w:rsid w:val="004B604E"/>
    <w:rsid w:val="004C0049"/>
    <w:rsid w:val="004C0296"/>
    <w:rsid w:val="004C3307"/>
    <w:rsid w:val="004C4423"/>
    <w:rsid w:val="004C5EDB"/>
    <w:rsid w:val="004C61B2"/>
    <w:rsid w:val="004C6B4D"/>
    <w:rsid w:val="004D3F66"/>
    <w:rsid w:val="004D5AB7"/>
    <w:rsid w:val="004D7A0E"/>
    <w:rsid w:val="004E0264"/>
    <w:rsid w:val="004E1B17"/>
    <w:rsid w:val="004E2AE0"/>
    <w:rsid w:val="004E3D12"/>
    <w:rsid w:val="004E3F5D"/>
    <w:rsid w:val="004E4D0A"/>
    <w:rsid w:val="004E6363"/>
    <w:rsid w:val="004E7590"/>
    <w:rsid w:val="004F0C61"/>
    <w:rsid w:val="004F40F9"/>
    <w:rsid w:val="004F7218"/>
    <w:rsid w:val="004F7344"/>
    <w:rsid w:val="004F74EC"/>
    <w:rsid w:val="004F7D06"/>
    <w:rsid w:val="00501C2B"/>
    <w:rsid w:val="00505561"/>
    <w:rsid w:val="005069FC"/>
    <w:rsid w:val="00512D3B"/>
    <w:rsid w:val="0052214E"/>
    <w:rsid w:val="00522D76"/>
    <w:rsid w:val="00523D30"/>
    <w:rsid w:val="00524560"/>
    <w:rsid w:val="00525815"/>
    <w:rsid w:val="00525FE5"/>
    <w:rsid w:val="00527D1D"/>
    <w:rsid w:val="00532A0F"/>
    <w:rsid w:val="00532DC8"/>
    <w:rsid w:val="0053341F"/>
    <w:rsid w:val="00534D74"/>
    <w:rsid w:val="00536B32"/>
    <w:rsid w:val="00537945"/>
    <w:rsid w:val="005404FC"/>
    <w:rsid w:val="00541524"/>
    <w:rsid w:val="00543BB2"/>
    <w:rsid w:val="005451ED"/>
    <w:rsid w:val="00545707"/>
    <w:rsid w:val="005477B1"/>
    <w:rsid w:val="00552D26"/>
    <w:rsid w:val="00554EB5"/>
    <w:rsid w:val="005569E2"/>
    <w:rsid w:val="005625C2"/>
    <w:rsid w:val="00565098"/>
    <w:rsid w:val="00574675"/>
    <w:rsid w:val="00577440"/>
    <w:rsid w:val="005777E4"/>
    <w:rsid w:val="005805BC"/>
    <w:rsid w:val="00580701"/>
    <w:rsid w:val="00582FB1"/>
    <w:rsid w:val="005853C9"/>
    <w:rsid w:val="00585D64"/>
    <w:rsid w:val="005864A2"/>
    <w:rsid w:val="00586985"/>
    <w:rsid w:val="00590113"/>
    <w:rsid w:val="00591E7F"/>
    <w:rsid w:val="00591FBD"/>
    <w:rsid w:val="005949CB"/>
    <w:rsid w:val="00595450"/>
    <w:rsid w:val="0059569B"/>
    <w:rsid w:val="00597041"/>
    <w:rsid w:val="005A33E6"/>
    <w:rsid w:val="005A75CA"/>
    <w:rsid w:val="005A7F25"/>
    <w:rsid w:val="005B0A0B"/>
    <w:rsid w:val="005B0A60"/>
    <w:rsid w:val="005B1473"/>
    <w:rsid w:val="005B2698"/>
    <w:rsid w:val="005B3A8D"/>
    <w:rsid w:val="005B3D89"/>
    <w:rsid w:val="005B7AA1"/>
    <w:rsid w:val="005C19F1"/>
    <w:rsid w:val="005C227D"/>
    <w:rsid w:val="005C3741"/>
    <w:rsid w:val="005C4382"/>
    <w:rsid w:val="005C4A1A"/>
    <w:rsid w:val="005C554B"/>
    <w:rsid w:val="005D4762"/>
    <w:rsid w:val="005D571C"/>
    <w:rsid w:val="005D65E0"/>
    <w:rsid w:val="005D6D42"/>
    <w:rsid w:val="005D6EE4"/>
    <w:rsid w:val="005E05AD"/>
    <w:rsid w:val="005E2B13"/>
    <w:rsid w:val="005E2DEC"/>
    <w:rsid w:val="005F011E"/>
    <w:rsid w:val="005F0C1D"/>
    <w:rsid w:val="005F0D5E"/>
    <w:rsid w:val="005F1210"/>
    <w:rsid w:val="005F2670"/>
    <w:rsid w:val="005F2836"/>
    <w:rsid w:val="005F3D5E"/>
    <w:rsid w:val="005F3D95"/>
    <w:rsid w:val="005F6E33"/>
    <w:rsid w:val="005F7757"/>
    <w:rsid w:val="00601AD1"/>
    <w:rsid w:val="00601E79"/>
    <w:rsid w:val="0060407D"/>
    <w:rsid w:val="00604479"/>
    <w:rsid w:val="00604C0A"/>
    <w:rsid w:val="00604C3F"/>
    <w:rsid w:val="0060646F"/>
    <w:rsid w:val="006104C5"/>
    <w:rsid w:val="00611D5D"/>
    <w:rsid w:val="00612183"/>
    <w:rsid w:val="006141CF"/>
    <w:rsid w:val="00617C37"/>
    <w:rsid w:val="006243B3"/>
    <w:rsid w:val="00625901"/>
    <w:rsid w:val="00627473"/>
    <w:rsid w:val="00634665"/>
    <w:rsid w:val="00640B50"/>
    <w:rsid w:val="00642886"/>
    <w:rsid w:val="006458AF"/>
    <w:rsid w:val="0064674E"/>
    <w:rsid w:val="006500F2"/>
    <w:rsid w:val="00650756"/>
    <w:rsid w:val="006521AD"/>
    <w:rsid w:val="00653B7F"/>
    <w:rsid w:val="00654A4C"/>
    <w:rsid w:val="00657126"/>
    <w:rsid w:val="0066000E"/>
    <w:rsid w:val="006604F8"/>
    <w:rsid w:val="006662A0"/>
    <w:rsid w:val="0066793C"/>
    <w:rsid w:val="00667A67"/>
    <w:rsid w:val="00670DAB"/>
    <w:rsid w:val="00675E5E"/>
    <w:rsid w:val="006834C9"/>
    <w:rsid w:val="00684A6A"/>
    <w:rsid w:val="0068789E"/>
    <w:rsid w:val="00692A4C"/>
    <w:rsid w:val="00697549"/>
    <w:rsid w:val="006975B6"/>
    <w:rsid w:val="006A003F"/>
    <w:rsid w:val="006A2C66"/>
    <w:rsid w:val="006A4267"/>
    <w:rsid w:val="006A5363"/>
    <w:rsid w:val="006A5FBC"/>
    <w:rsid w:val="006A6FEE"/>
    <w:rsid w:val="006A7DA6"/>
    <w:rsid w:val="006B3314"/>
    <w:rsid w:val="006B4E80"/>
    <w:rsid w:val="006B5BC0"/>
    <w:rsid w:val="006B5C81"/>
    <w:rsid w:val="006B5E8E"/>
    <w:rsid w:val="006B78A9"/>
    <w:rsid w:val="006C0602"/>
    <w:rsid w:val="006C0AF9"/>
    <w:rsid w:val="006C1701"/>
    <w:rsid w:val="006C4383"/>
    <w:rsid w:val="006D198E"/>
    <w:rsid w:val="006D4CCF"/>
    <w:rsid w:val="006D5B74"/>
    <w:rsid w:val="006D6B31"/>
    <w:rsid w:val="006E3A81"/>
    <w:rsid w:val="006E51F1"/>
    <w:rsid w:val="006F581A"/>
    <w:rsid w:val="006F5AFB"/>
    <w:rsid w:val="006F6FAB"/>
    <w:rsid w:val="006F733E"/>
    <w:rsid w:val="00700B1C"/>
    <w:rsid w:val="007020B2"/>
    <w:rsid w:val="00702EC1"/>
    <w:rsid w:val="00704D34"/>
    <w:rsid w:val="00705443"/>
    <w:rsid w:val="00705BF3"/>
    <w:rsid w:val="00712221"/>
    <w:rsid w:val="00715B3A"/>
    <w:rsid w:val="0071725F"/>
    <w:rsid w:val="007201F1"/>
    <w:rsid w:val="00721407"/>
    <w:rsid w:val="00721E38"/>
    <w:rsid w:val="00722E4E"/>
    <w:rsid w:val="00723532"/>
    <w:rsid w:val="00724627"/>
    <w:rsid w:val="0072486D"/>
    <w:rsid w:val="007255FE"/>
    <w:rsid w:val="0072600F"/>
    <w:rsid w:val="00732A68"/>
    <w:rsid w:val="00732E82"/>
    <w:rsid w:val="007332CB"/>
    <w:rsid w:val="00742C02"/>
    <w:rsid w:val="007436C5"/>
    <w:rsid w:val="00744E53"/>
    <w:rsid w:val="00745143"/>
    <w:rsid w:val="0074524A"/>
    <w:rsid w:val="007477D7"/>
    <w:rsid w:val="00747EE2"/>
    <w:rsid w:val="00753773"/>
    <w:rsid w:val="00756D2E"/>
    <w:rsid w:val="00766494"/>
    <w:rsid w:val="007679D2"/>
    <w:rsid w:val="00767FF6"/>
    <w:rsid w:val="00774980"/>
    <w:rsid w:val="00776176"/>
    <w:rsid w:val="00777292"/>
    <w:rsid w:val="00777668"/>
    <w:rsid w:val="00780C15"/>
    <w:rsid w:val="00781D51"/>
    <w:rsid w:val="0078395C"/>
    <w:rsid w:val="00784B63"/>
    <w:rsid w:val="0078534F"/>
    <w:rsid w:val="0078564E"/>
    <w:rsid w:val="00787482"/>
    <w:rsid w:val="007908F1"/>
    <w:rsid w:val="00791F34"/>
    <w:rsid w:val="00792906"/>
    <w:rsid w:val="0079394F"/>
    <w:rsid w:val="00795201"/>
    <w:rsid w:val="00796F2A"/>
    <w:rsid w:val="007973E1"/>
    <w:rsid w:val="007A1FA1"/>
    <w:rsid w:val="007A4B1B"/>
    <w:rsid w:val="007A79E6"/>
    <w:rsid w:val="007B2028"/>
    <w:rsid w:val="007B3766"/>
    <w:rsid w:val="007B48CB"/>
    <w:rsid w:val="007B65D4"/>
    <w:rsid w:val="007C00F8"/>
    <w:rsid w:val="007C08FC"/>
    <w:rsid w:val="007C1884"/>
    <w:rsid w:val="007C36DD"/>
    <w:rsid w:val="007C58F2"/>
    <w:rsid w:val="007C71B7"/>
    <w:rsid w:val="007D0ED5"/>
    <w:rsid w:val="007D1310"/>
    <w:rsid w:val="007D1F18"/>
    <w:rsid w:val="007D3944"/>
    <w:rsid w:val="007D63FB"/>
    <w:rsid w:val="007F0BCB"/>
    <w:rsid w:val="007F178C"/>
    <w:rsid w:val="007F17E7"/>
    <w:rsid w:val="007F1A86"/>
    <w:rsid w:val="007F1ABC"/>
    <w:rsid w:val="007F22C6"/>
    <w:rsid w:val="007F3E53"/>
    <w:rsid w:val="007F7656"/>
    <w:rsid w:val="00800382"/>
    <w:rsid w:val="008014EF"/>
    <w:rsid w:val="008019FA"/>
    <w:rsid w:val="00803AF7"/>
    <w:rsid w:val="00803F4F"/>
    <w:rsid w:val="00804684"/>
    <w:rsid w:val="00804AF5"/>
    <w:rsid w:val="00805F68"/>
    <w:rsid w:val="0080734C"/>
    <w:rsid w:val="008079E1"/>
    <w:rsid w:val="00810B89"/>
    <w:rsid w:val="00812F80"/>
    <w:rsid w:val="008131FA"/>
    <w:rsid w:val="00813DFC"/>
    <w:rsid w:val="008143D1"/>
    <w:rsid w:val="00815880"/>
    <w:rsid w:val="00816235"/>
    <w:rsid w:val="00816B92"/>
    <w:rsid w:val="00816E28"/>
    <w:rsid w:val="00817E62"/>
    <w:rsid w:val="008212B2"/>
    <w:rsid w:val="008222F9"/>
    <w:rsid w:val="00822923"/>
    <w:rsid w:val="00826709"/>
    <w:rsid w:val="00826F8D"/>
    <w:rsid w:val="0083349C"/>
    <w:rsid w:val="008375EF"/>
    <w:rsid w:val="00837A54"/>
    <w:rsid w:val="0084295D"/>
    <w:rsid w:val="008441CE"/>
    <w:rsid w:val="00846BC3"/>
    <w:rsid w:val="00847FA4"/>
    <w:rsid w:val="00850277"/>
    <w:rsid w:val="008506CB"/>
    <w:rsid w:val="00851250"/>
    <w:rsid w:val="008578F8"/>
    <w:rsid w:val="00865B8A"/>
    <w:rsid w:val="00865F44"/>
    <w:rsid w:val="00866591"/>
    <w:rsid w:val="0086788E"/>
    <w:rsid w:val="008709D6"/>
    <w:rsid w:val="00870EEE"/>
    <w:rsid w:val="008717C8"/>
    <w:rsid w:val="0087191D"/>
    <w:rsid w:val="008742FB"/>
    <w:rsid w:val="00875C83"/>
    <w:rsid w:val="00877068"/>
    <w:rsid w:val="00877403"/>
    <w:rsid w:val="0087788B"/>
    <w:rsid w:val="0088063D"/>
    <w:rsid w:val="00882101"/>
    <w:rsid w:val="00882301"/>
    <w:rsid w:val="008826B1"/>
    <w:rsid w:val="00884675"/>
    <w:rsid w:val="00884C67"/>
    <w:rsid w:val="00886EA6"/>
    <w:rsid w:val="0088717C"/>
    <w:rsid w:val="00887EAB"/>
    <w:rsid w:val="00890DDA"/>
    <w:rsid w:val="008973CA"/>
    <w:rsid w:val="008A2CE0"/>
    <w:rsid w:val="008A4AE0"/>
    <w:rsid w:val="008A6970"/>
    <w:rsid w:val="008A76A3"/>
    <w:rsid w:val="008B122C"/>
    <w:rsid w:val="008B1C02"/>
    <w:rsid w:val="008B2A83"/>
    <w:rsid w:val="008B3BFD"/>
    <w:rsid w:val="008B5EAD"/>
    <w:rsid w:val="008C16AD"/>
    <w:rsid w:val="008C16F6"/>
    <w:rsid w:val="008C2233"/>
    <w:rsid w:val="008C3C30"/>
    <w:rsid w:val="008C5A76"/>
    <w:rsid w:val="008C5C74"/>
    <w:rsid w:val="008C76A9"/>
    <w:rsid w:val="008D449F"/>
    <w:rsid w:val="008D531D"/>
    <w:rsid w:val="008E0117"/>
    <w:rsid w:val="008E0DF8"/>
    <w:rsid w:val="008E3731"/>
    <w:rsid w:val="008E37CC"/>
    <w:rsid w:val="008E3AD8"/>
    <w:rsid w:val="008E3C8E"/>
    <w:rsid w:val="008E525D"/>
    <w:rsid w:val="008E5E33"/>
    <w:rsid w:val="008E6499"/>
    <w:rsid w:val="008E64E2"/>
    <w:rsid w:val="008F00F9"/>
    <w:rsid w:val="008F2245"/>
    <w:rsid w:val="008F33EC"/>
    <w:rsid w:val="008F5A41"/>
    <w:rsid w:val="008F66F9"/>
    <w:rsid w:val="008F7852"/>
    <w:rsid w:val="008F7927"/>
    <w:rsid w:val="008F7DE3"/>
    <w:rsid w:val="00900A90"/>
    <w:rsid w:val="00900D91"/>
    <w:rsid w:val="00902923"/>
    <w:rsid w:val="00904027"/>
    <w:rsid w:val="009063EB"/>
    <w:rsid w:val="00911152"/>
    <w:rsid w:val="00914BD5"/>
    <w:rsid w:val="00914EAE"/>
    <w:rsid w:val="0092041E"/>
    <w:rsid w:val="00920520"/>
    <w:rsid w:val="00923CD6"/>
    <w:rsid w:val="0092499B"/>
    <w:rsid w:val="00927460"/>
    <w:rsid w:val="009276A9"/>
    <w:rsid w:val="00931E1D"/>
    <w:rsid w:val="0093237F"/>
    <w:rsid w:val="00944742"/>
    <w:rsid w:val="009447EE"/>
    <w:rsid w:val="009452ED"/>
    <w:rsid w:val="00945940"/>
    <w:rsid w:val="0094610E"/>
    <w:rsid w:val="00952BF5"/>
    <w:rsid w:val="00954DD9"/>
    <w:rsid w:val="009550CA"/>
    <w:rsid w:val="0095511E"/>
    <w:rsid w:val="00955981"/>
    <w:rsid w:val="009562E1"/>
    <w:rsid w:val="00956872"/>
    <w:rsid w:val="009579DF"/>
    <w:rsid w:val="00960812"/>
    <w:rsid w:val="00960C5F"/>
    <w:rsid w:val="009616AB"/>
    <w:rsid w:val="0096694D"/>
    <w:rsid w:val="0097106C"/>
    <w:rsid w:val="00971582"/>
    <w:rsid w:val="0097506D"/>
    <w:rsid w:val="0097522D"/>
    <w:rsid w:val="009763D9"/>
    <w:rsid w:val="009763DB"/>
    <w:rsid w:val="00982C6E"/>
    <w:rsid w:val="00984AF3"/>
    <w:rsid w:val="00985899"/>
    <w:rsid w:val="00985C6A"/>
    <w:rsid w:val="00985DFB"/>
    <w:rsid w:val="00991834"/>
    <w:rsid w:val="00996934"/>
    <w:rsid w:val="00996A99"/>
    <w:rsid w:val="009A003F"/>
    <w:rsid w:val="009A181C"/>
    <w:rsid w:val="009A1B9D"/>
    <w:rsid w:val="009C0A4B"/>
    <w:rsid w:val="009C253C"/>
    <w:rsid w:val="009C3F37"/>
    <w:rsid w:val="009C58A6"/>
    <w:rsid w:val="009C6347"/>
    <w:rsid w:val="009C6ED7"/>
    <w:rsid w:val="009C7AF4"/>
    <w:rsid w:val="009C7E68"/>
    <w:rsid w:val="009D1510"/>
    <w:rsid w:val="009D276D"/>
    <w:rsid w:val="009D2842"/>
    <w:rsid w:val="009D3E52"/>
    <w:rsid w:val="009E1203"/>
    <w:rsid w:val="009E2D84"/>
    <w:rsid w:val="009E49B8"/>
    <w:rsid w:val="009E60A5"/>
    <w:rsid w:val="009E6717"/>
    <w:rsid w:val="009F0FA4"/>
    <w:rsid w:val="009F1D7A"/>
    <w:rsid w:val="009F7E41"/>
    <w:rsid w:val="00A03628"/>
    <w:rsid w:val="00A03B64"/>
    <w:rsid w:val="00A048EE"/>
    <w:rsid w:val="00A14ACE"/>
    <w:rsid w:val="00A1584F"/>
    <w:rsid w:val="00A15CC0"/>
    <w:rsid w:val="00A20F1A"/>
    <w:rsid w:val="00A21D06"/>
    <w:rsid w:val="00A23493"/>
    <w:rsid w:val="00A24DA6"/>
    <w:rsid w:val="00A2546A"/>
    <w:rsid w:val="00A318CE"/>
    <w:rsid w:val="00A32AD1"/>
    <w:rsid w:val="00A333E2"/>
    <w:rsid w:val="00A34CEA"/>
    <w:rsid w:val="00A355EA"/>
    <w:rsid w:val="00A36121"/>
    <w:rsid w:val="00A36639"/>
    <w:rsid w:val="00A42908"/>
    <w:rsid w:val="00A430E9"/>
    <w:rsid w:val="00A43ADA"/>
    <w:rsid w:val="00A44A84"/>
    <w:rsid w:val="00A456EE"/>
    <w:rsid w:val="00A463F1"/>
    <w:rsid w:val="00A47A5B"/>
    <w:rsid w:val="00A519BB"/>
    <w:rsid w:val="00A524CE"/>
    <w:rsid w:val="00A52ED8"/>
    <w:rsid w:val="00A56E02"/>
    <w:rsid w:val="00A60D1D"/>
    <w:rsid w:val="00A630A0"/>
    <w:rsid w:val="00A66A8D"/>
    <w:rsid w:val="00A66C77"/>
    <w:rsid w:val="00A67850"/>
    <w:rsid w:val="00A7123D"/>
    <w:rsid w:val="00A73822"/>
    <w:rsid w:val="00A74DE0"/>
    <w:rsid w:val="00A750E8"/>
    <w:rsid w:val="00A75EC7"/>
    <w:rsid w:val="00A7656C"/>
    <w:rsid w:val="00A766C6"/>
    <w:rsid w:val="00A83BD7"/>
    <w:rsid w:val="00A84A48"/>
    <w:rsid w:val="00A86764"/>
    <w:rsid w:val="00A87E07"/>
    <w:rsid w:val="00A90D04"/>
    <w:rsid w:val="00A91687"/>
    <w:rsid w:val="00A91FB2"/>
    <w:rsid w:val="00A950B9"/>
    <w:rsid w:val="00A97E4C"/>
    <w:rsid w:val="00AA110B"/>
    <w:rsid w:val="00AA134D"/>
    <w:rsid w:val="00AA6BD7"/>
    <w:rsid w:val="00AB1F0E"/>
    <w:rsid w:val="00AB2D93"/>
    <w:rsid w:val="00AB33D9"/>
    <w:rsid w:val="00AB4AB4"/>
    <w:rsid w:val="00AC11C1"/>
    <w:rsid w:val="00AD2265"/>
    <w:rsid w:val="00AD262C"/>
    <w:rsid w:val="00AD292C"/>
    <w:rsid w:val="00AD3155"/>
    <w:rsid w:val="00AD335D"/>
    <w:rsid w:val="00AD3B08"/>
    <w:rsid w:val="00AD3D70"/>
    <w:rsid w:val="00AD4012"/>
    <w:rsid w:val="00AD4FC6"/>
    <w:rsid w:val="00AE0C77"/>
    <w:rsid w:val="00AE4EA6"/>
    <w:rsid w:val="00AE5CD4"/>
    <w:rsid w:val="00AE67C9"/>
    <w:rsid w:val="00AF2C39"/>
    <w:rsid w:val="00AF2DAF"/>
    <w:rsid w:val="00AF3B77"/>
    <w:rsid w:val="00AF52CC"/>
    <w:rsid w:val="00B0126D"/>
    <w:rsid w:val="00B01CEC"/>
    <w:rsid w:val="00B04410"/>
    <w:rsid w:val="00B06473"/>
    <w:rsid w:val="00B06520"/>
    <w:rsid w:val="00B07C25"/>
    <w:rsid w:val="00B07FC6"/>
    <w:rsid w:val="00B10803"/>
    <w:rsid w:val="00B12B74"/>
    <w:rsid w:val="00B1321C"/>
    <w:rsid w:val="00B13336"/>
    <w:rsid w:val="00B16650"/>
    <w:rsid w:val="00B17748"/>
    <w:rsid w:val="00B20699"/>
    <w:rsid w:val="00B246C2"/>
    <w:rsid w:val="00B24A78"/>
    <w:rsid w:val="00B307D0"/>
    <w:rsid w:val="00B35009"/>
    <w:rsid w:val="00B411C4"/>
    <w:rsid w:val="00B43E3B"/>
    <w:rsid w:val="00B523AF"/>
    <w:rsid w:val="00B53765"/>
    <w:rsid w:val="00B53FA3"/>
    <w:rsid w:val="00B540F4"/>
    <w:rsid w:val="00B57111"/>
    <w:rsid w:val="00B64E3E"/>
    <w:rsid w:val="00B650A3"/>
    <w:rsid w:val="00B65300"/>
    <w:rsid w:val="00B65E32"/>
    <w:rsid w:val="00B6632E"/>
    <w:rsid w:val="00B66EB5"/>
    <w:rsid w:val="00B67B9C"/>
    <w:rsid w:val="00B71F01"/>
    <w:rsid w:val="00B71F7F"/>
    <w:rsid w:val="00B72BB2"/>
    <w:rsid w:val="00B72D64"/>
    <w:rsid w:val="00B7345F"/>
    <w:rsid w:val="00B74B5E"/>
    <w:rsid w:val="00B751CF"/>
    <w:rsid w:val="00B75B33"/>
    <w:rsid w:val="00B77B9E"/>
    <w:rsid w:val="00B81487"/>
    <w:rsid w:val="00B81695"/>
    <w:rsid w:val="00B8292E"/>
    <w:rsid w:val="00B84545"/>
    <w:rsid w:val="00B84CB0"/>
    <w:rsid w:val="00B861B0"/>
    <w:rsid w:val="00B86770"/>
    <w:rsid w:val="00B86F5D"/>
    <w:rsid w:val="00B90947"/>
    <w:rsid w:val="00B918E2"/>
    <w:rsid w:val="00B9258E"/>
    <w:rsid w:val="00B928B7"/>
    <w:rsid w:val="00B92D80"/>
    <w:rsid w:val="00B94941"/>
    <w:rsid w:val="00B958FF"/>
    <w:rsid w:val="00B9633D"/>
    <w:rsid w:val="00B96CB7"/>
    <w:rsid w:val="00B97A5E"/>
    <w:rsid w:val="00BA194E"/>
    <w:rsid w:val="00BA21D5"/>
    <w:rsid w:val="00BA4DCC"/>
    <w:rsid w:val="00BA5F0B"/>
    <w:rsid w:val="00BA7D8A"/>
    <w:rsid w:val="00BA7F10"/>
    <w:rsid w:val="00BB1C7C"/>
    <w:rsid w:val="00BB35EE"/>
    <w:rsid w:val="00BB38D5"/>
    <w:rsid w:val="00BB3A3C"/>
    <w:rsid w:val="00BB4315"/>
    <w:rsid w:val="00BC0312"/>
    <w:rsid w:val="00BC2854"/>
    <w:rsid w:val="00BC6378"/>
    <w:rsid w:val="00BC7EC1"/>
    <w:rsid w:val="00BD0A5A"/>
    <w:rsid w:val="00BD106B"/>
    <w:rsid w:val="00BD3564"/>
    <w:rsid w:val="00BD4BE9"/>
    <w:rsid w:val="00BD4ECF"/>
    <w:rsid w:val="00BD5CEF"/>
    <w:rsid w:val="00BE0B62"/>
    <w:rsid w:val="00BE370C"/>
    <w:rsid w:val="00BE41B0"/>
    <w:rsid w:val="00BE57F3"/>
    <w:rsid w:val="00BE61FE"/>
    <w:rsid w:val="00BF0386"/>
    <w:rsid w:val="00BF0658"/>
    <w:rsid w:val="00BF2F27"/>
    <w:rsid w:val="00C01986"/>
    <w:rsid w:val="00C05218"/>
    <w:rsid w:val="00C05E1D"/>
    <w:rsid w:val="00C11115"/>
    <w:rsid w:val="00C11259"/>
    <w:rsid w:val="00C135E5"/>
    <w:rsid w:val="00C13B1E"/>
    <w:rsid w:val="00C1474D"/>
    <w:rsid w:val="00C14A70"/>
    <w:rsid w:val="00C16AE2"/>
    <w:rsid w:val="00C20E04"/>
    <w:rsid w:val="00C21424"/>
    <w:rsid w:val="00C21549"/>
    <w:rsid w:val="00C30B08"/>
    <w:rsid w:val="00C3214C"/>
    <w:rsid w:val="00C32C56"/>
    <w:rsid w:val="00C3410C"/>
    <w:rsid w:val="00C37BFA"/>
    <w:rsid w:val="00C41646"/>
    <w:rsid w:val="00C45BE9"/>
    <w:rsid w:val="00C45DFF"/>
    <w:rsid w:val="00C4688F"/>
    <w:rsid w:val="00C51A90"/>
    <w:rsid w:val="00C51BC3"/>
    <w:rsid w:val="00C52EC0"/>
    <w:rsid w:val="00C53127"/>
    <w:rsid w:val="00C5691A"/>
    <w:rsid w:val="00C56FCA"/>
    <w:rsid w:val="00C6043E"/>
    <w:rsid w:val="00C61789"/>
    <w:rsid w:val="00C619AC"/>
    <w:rsid w:val="00C61ECC"/>
    <w:rsid w:val="00C62CAA"/>
    <w:rsid w:val="00C63B1C"/>
    <w:rsid w:val="00C66BCC"/>
    <w:rsid w:val="00C67B28"/>
    <w:rsid w:val="00C701DD"/>
    <w:rsid w:val="00C70547"/>
    <w:rsid w:val="00C733F2"/>
    <w:rsid w:val="00C743A3"/>
    <w:rsid w:val="00C82197"/>
    <w:rsid w:val="00C83576"/>
    <w:rsid w:val="00C85E54"/>
    <w:rsid w:val="00C9072F"/>
    <w:rsid w:val="00C910E5"/>
    <w:rsid w:val="00C97496"/>
    <w:rsid w:val="00C9753B"/>
    <w:rsid w:val="00CA1345"/>
    <w:rsid w:val="00CA1708"/>
    <w:rsid w:val="00CA19A9"/>
    <w:rsid w:val="00CA2B45"/>
    <w:rsid w:val="00CA5839"/>
    <w:rsid w:val="00CA59CC"/>
    <w:rsid w:val="00CB0AF5"/>
    <w:rsid w:val="00CB1C07"/>
    <w:rsid w:val="00CB1CEF"/>
    <w:rsid w:val="00CB281F"/>
    <w:rsid w:val="00CB316A"/>
    <w:rsid w:val="00CB44E3"/>
    <w:rsid w:val="00CB47E4"/>
    <w:rsid w:val="00CB6A3A"/>
    <w:rsid w:val="00CC031F"/>
    <w:rsid w:val="00CC0408"/>
    <w:rsid w:val="00CC2BA8"/>
    <w:rsid w:val="00CC3605"/>
    <w:rsid w:val="00CC40E9"/>
    <w:rsid w:val="00CC4D70"/>
    <w:rsid w:val="00CC53FB"/>
    <w:rsid w:val="00CC5959"/>
    <w:rsid w:val="00CC6EC3"/>
    <w:rsid w:val="00CD2198"/>
    <w:rsid w:val="00CD265F"/>
    <w:rsid w:val="00CD343C"/>
    <w:rsid w:val="00CD3BD6"/>
    <w:rsid w:val="00CD58EE"/>
    <w:rsid w:val="00CD5CD7"/>
    <w:rsid w:val="00CE3EFB"/>
    <w:rsid w:val="00CE4607"/>
    <w:rsid w:val="00CE49E9"/>
    <w:rsid w:val="00CE62D9"/>
    <w:rsid w:val="00CE7E54"/>
    <w:rsid w:val="00CF369B"/>
    <w:rsid w:val="00CF5921"/>
    <w:rsid w:val="00CF5AD8"/>
    <w:rsid w:val="00CF5CFD"/>
    <w:rsid w:val="00CF6AD5"/>
    <w:rsid w:val="00D00105"/>
    <w:rsid w:val="00D00A55"/>
    <w:rsid w:val="00D0150F"/>
    <w:rsid w:val="00D03FBB"/>
    <w:rsid w:val="00D04023"/>
    <w:rsid w:val="00D06FF6"/>
    <w:rsid w:val="00D1017C"/>
    <w:rsid w:val="00D126D5"/>
    <w:rsid w:val="00D12B8A"/>
    <w:rsid w:val="00D13877"/>
    <w:rsid w:val="00D139B8"/>
    <w:rsid w:val="00D140A9"/>
    <w:rsid w:val="00D14492"/>
    <w:rsid w:val="00D14C0B"/>
    <w:rsid w:val="00D16E7E"/>
    <w:rsid w:val="00D20FDB"/>
    <w:rsid w:val="00D23BAF"/>
    <w:rsid w:val="00D27D2D"/>
    <w:rsid w:val="00D27ECE"/>
    <w:rsid w:val="00D301E7"/>
    <w:rsid w:val="00D30684"/>
    <w:rsid w:val="00D3201D"/>
    <w:rsid w:val="00D324EC"/>
    <w:rsid w:val="00D34E9B"/>
    <w:rsid w:val="00D3500E"/>
    <w:rsid w:val="00D353CC"/>
    <w:rsid w:val="00D35652"/>
    <w:rsid w:val="00D4039F"/>
    <w:rsid w:val="00D4152A"/>
    <w:rsid w:val="00D4239C"/>
    <w:rsid w:val="00D4258E"/>
    <w:rsid w:val="00D435BD"/>
    <w:rsid w:val="00D44C5C"/>
    <w:rsid w:val="00D46C34"/>
    <w:rsid w:val="00D46FB6"/>
    <w:rsid w:val="00D47874"/>
    <w:rsid w:val="00D5112D"/>
    <w:rsid w:val="00D51970"/>
    <w:rsid w:val="00D521D3"/>
    <w:rsid w:val="00D55364"/>
    <w:rsid w:val="00D55471"/>
    <w:rsid w:val="00D6095A"/>
    <w:rsid w:val="00D60E43"/>
    <w:rsid w:val="00D62F82"/>
    <w:rsid w:val="00D6382F"/>
    <w:rsid w:val="00D63D37"/>
    <w:rsid w:val="00D6423C"/>
    <w:rsid w:val="00D64E63"/>
    <w:rsid w:val="00D65C3F"/>
    <w:rsid w:val="00D66A07"/>
    <w:rsid w:val="00D66DF6"/>
    <w:rsid w:val="00D71318"/>
    <w:rsid w:val="00D72FB2"/>
    <w:rsid w:val="00D739EF"/>
    <w:rsid w:val="00D74D68"/>
    <w:rsid w:val="00D74D7B"/>
    <w:rsid w:val="00D7760D"/>
    <w:rsid w:val="00D81396"/>
    <w:rsid w:val="00D840E6"/>
    <w:rsid w:val="00D8478F"/>
    <w:rsid w:val="00D874EE"/>
    <w:rsid w:val="00D92DBB"/>
    <w:rsid w:val="00D93A85"/>
    <w:rsid w:val="00D964E9"/>
    <w:rsid w:val="00D97DC7"/>
    <w:rsid w:val="00DA2683"/>
    <w:rsid w:val="00DA3183"/>
    <w:rsid w:val="00DA4EB1"/>
    <w:rsid w:val="00DA6C01"/>
    <w:rsid w:val="00DA701F"/>
    <w:rsid w:val="00DA72AD"/>
    <w:rsid w:val="00DB08DD"/>
    <w:rsid w:val="00DB1C51"/>
    <w:rsid w:val="00DB1CDC"/>
    <w:rsid w:val="00DC000F"/>
    <w:rsid w:val="00DC0BF4"/>
    <w:rsid w:val="00DC225B"/>
    <w:rsid w:val="00DC32FC"/>
    <w:rsid w:val="00DC36F2"/>
    <w:rsid w:val="00DC654C"/>
    <w:rsid w:val="00DC6D93"/>
    <w:rsid w:val="00DC7017"/>
    <w:rsid w:val="00DD04EA"/>
    <w:rsid w:val="00DD06CF"/>
    <w:rsid w:val="00DD0A32"/>
    <w:rsid w:val="00DD0F4A"/>
    <w:rsid w:val="00DD3A58"/>
    <w:rsid w:val="00DD708C"/>
    <w:rsid w:val="00DE1AE6"/>
    <w:rsid w:val="00DE2349"/>
    <w:rsid w:val="00DE2519"/>
    <w:rsid w:val="00DE2CC3"/>
    <w:rsid w:val="00DE5416"/>
    <w:rsid w:val="00DF2042"/>
    <w:rsid w:val="00DF2428"/>
    <w:rsid w:val="00DF42B0"/>
    <w:rsid w:val="00DF45E9"/>
    <w:rsid w:val="00DF5326"/>
    <w:rsid w:val="00DF54E4"/>
    <w:rsid w:val="00DF647B"/>
    <w:rsid w:val="00E0034A"/>
    <w:rsid w:val="00E00E75"/>
    <w:rsid w:val="00E01376"/>
    <w:rsid w:val="00E014C3"/>
    <w:rsid w:val="00E01791"/>
    <w:rsid w:val="00E068D6"/>
    <w:rsid w:val="00E10B55"/>
    <w:rsid w:val="00E14AC1"/>
    <w:rsid w:val="00E153AD"/>
    <w:rsid w:val="00E17C9C"/>
    <w:rsid w:val="00E20196"/>
    <w:rsid w:val="00E231A5"/>
    <w:rsid w:val="00E235E5"/>
    <w:rsid w:val="00E257A8"/>
    <w:rsid w:val="00E26157"/>
    <w:rsid w:val="00E26AD6"/>
    <w:rsid w:val="00E27B62"/>
    <w:rsid w:val="00E312BE"/>
    <w:rsid w:val="00E32EAB"/>
    <w:rsid w:val="00E331F2"/>
    <w:rsid w:val="00E334AA"/>
    <w:rsid w:val="00E33C8D"/>
    <w:rsid w:val="00E3429B"/>
    <w:rsid w:val="00E355E4"/>
    <w:rsid w:val="00E36F32"/>
    <w:rsid w:val="00E374CB"/>
    <w:rsid w:val="00E37950"/>
    <w:rsid w:val="00E409A9"/>
    <w:rsid w:val="00E40D59"/>
    <w:rsid w:val="00E42764"/>
    <w:rsid w:val="00E42B6F"/>
    <w:rsid w:val="00E42E64"/>
    <w:rsid w:val="00E4361A"/>
    <w:rsid w:val="00E452C7"/>
    <w:rsid w:val="00E473E7"/>
    <w:rsid w:val="00E53292"/>
    <w:rsid w:val="00E552AA"/>
    <w:rsid w:val="00E570A1"/>
    <w:rsid w:val="00E5748E"/>
    <w:rsid w:val="00E575C6"/>
    <w:rsid w:val="00E6058C"/>
    <w:rsid w:val="00E624B5"/>
    <w:rsid w:val="00E62934"/>
    <w:rsid w:val="00E62C33"/>
    <w:rsid w:val="00E64345"/>
    <w:rsid w:val="00E64F02"/>
    <w:rsid w:val="00E70FBF"/>
    <w:rsid w:val="00E7134C"/>
    <w:rsid w:val="00E7755F"/>
    <w:rsid w:val="00E8189E"/>
    <w:rsid w:val="00E8306F"/>
    <w:rsid w:val="00E83800"/>
    <w:rsid w:val="00E91368"/>
    <w:rsid w:val="00E9192B"/>
    <w:rsid w:val="00E93862"/>
    <w:rsid w:val="00E95CA2"/>
    <w:rsid w:val="00E961A9"/>
    <w:rsid w:val="00E96C8E"/>
    <w:rsid w:val="00EA0429"/>
    <w:rsid w:val="00EA0543"/>
    <w:rsid w:val="00EA21BA"/>
    <w:rsid w:val="00EA40B9"/>
    <w:rsid w:val="00EA5096"/>
    <w:rsid w:val="00EA5AA2"/>
    <w:rsid w:val="00EA7A21"/>
    <w:rsid w:val="00EB00FA"/>
    <w:rsid w:val="00EB38BF"/>
    <w:rsid w:val="00EB3FED"/>
    <w:rsid w:val="00EB6C40"/>
    <w:rsid w:val="00EB7355"/>
    <w:rsid w:val="00EC1AE5"/>
    <w:rsid w:val="00EC3111"/>
    <w:rsid w:val="00EC491D"/>
    <w:rsid w:val="00EC5119"/>
    <w:rsid w:val="00EC616A"/>
    <w:rsid w:val="00EC69A2"/>
    <w:rsid w:val="00EC6F31"/>
    <w:rsid w:val="00ED1A3E"/>
    <w:rsid w:val="00ED2F14"/>
    <w:rsid w:val="00ED4790"/>
    <w:rsid w:val="00ED48FB"/>
    <w:rsid w:val="00ED4B93"/>
    <w:rsid w:val="00ED5A1F"/>
    <w:rsid w:val="00ED7BF9"/>
    <w:rsid w:val="00EE00EF"/>
    <w:rsid w:val="00EE0D4B"/>
    <w:rsid w:val="00EE14C8"/>
    <w:rsid w:val="00EE4F2D"/>
    <w:rsid w:val="00EF33D0"/>
    <w:rsid w:val="00EF6A1F"/>
    <w:rsid w:val="00F013CD"/>
    <w:rsid w:val="00F028C5"/>
    <w:rsid w:val="00F028DE"/>
    <w:rsid w:val="00F038C4"/>
    <w:rsid w:val="00F03EDE"/>
    <w:rsid w:val="00F04129"/>
    <w:rsid w:val="00F0456E"/>
    <w:rsid w:val="00F046EC"/>
    <w:rsid w:val="00F05E43"/>
    <w:rsid w:val="00F05E45"/>
    <w:rsid w:val="00F06FC5"/>
    <w:rsid w:val="00F12487"/>
    <w:rsid w:val="00F128AC"/>
    <w:rsid w:val="00F1381F"/>
    <w:rsid w:val="00F14FB3"/>
    <w:rsid w:val="00F1765F"/>
    <w:rsid w:val="00F20088"/>
    <w:rsid w:val="00F20A94"/>
    <w:rsid w:val="00F2194A"/>
    <w:rsid w:val="00F23780"/>
    <w:rsid w:val="00F265DB"/>
    <w:rsid w:val="00F30A08"/>
    <w:rsid w:val="00F341AA"/>
    <w:rsid w:val="00F42D16"/>
    <w:rsid w:val="00F43885"/>
    <w:rsid w:val="00F4395C"/>
    <w:rsid w:val="00F44296"/>
    <w:rsid w:val="00F444E0"/>
    <w:rsid w:val="00F52D03"/>
    <w:rsid w:val="00F52E3F"/>
    <w:rsid w:val="00F53B79"/>
    <w:rsid w:val="00F56521"/>
    <w:rsid w:val="00F56950"/>
    <w:rsid w:val="00F56F9F"/>
    <w:rsid w:val="00F60476"/>
    <w:rsid w:val="00F6198C"/>
    <w:rsid w:val="00F645A1"/>
    <w:rsid w:val="00F64B4C"/>
    <w:rsid w:val="00F6556C"/>
    <w:rsid w:val="00F6682F"/>
    <w:rsid w:val="00F66F1D"/>
    <w:rsid w:val="00F67561"/>
    <w:rsid w:val="00F67C31"/>
    <w:rsid w:val="00F67C74"/>
    <w:rsid w:val="00F70D34"/>
    <w:rsid w:val="00F726B5"/>
    <w:rsid w:val="00F73965"/>
    <w:rsid w:val="00F73F34"/>
    <w:rsid w:val="00F7594E"/>
    <w:rsid w:val="00F77CF2"/>
    <w:rsid w:val="00F83136"/>
    <w:rsid w:val="00F8549E"/>
    <w:rsid w:val="00F862FE"/>
    <w:rsid w:val="00F912F2"/>
    <w:rsid w:val="00F913F6"/>
    <w:rsid w:val="00F92020"/>
    <w:rsid w:val="00F92A75"/>
    <w:rsid w:val="00F948EE"/>
    <w:rsid w:val="00F9555C"/>
    <w:rsid w:val="00F97497"/>
    <w:rsid w:val="00FA2C06"/>
    <w:rsid w:val="00FA65A1"/>
    <w:rsid w:val="00FB0D81"/>
    <w:rsid w:val="00FB1CFC"/>
    <w:rsid w:val="00FB2619"/>
    <w:rsid w:val="00FB328A"/>
    <w:rsid w:val="00FB36C3"/>
    <w:rsid w:val="00FB774F"/>
    <w:rsid w:val="00FC273A"/>
    <w:rsid w:val="00FC3018"/>
    <w:rsid w:val="00FC493C"/>
    <w:rsid w:val="00FC628A"/>
    <w:rsid w:val="00FC67FD"/>
    <w:rsid w:val="00FD4DB2"/>
    <w:rsid w:val="00FD4ECE"/>
    <w:rsid w:val="00FD5856"/>
    <w:rsid w:val="00FE176C"/>
    <w:rsid w:val="00FE24CC"/>
    <w:rsid w:val="00FE24FD"/>
    <w:rsid w:val="00FE3120"/>
    <w:rsid w:val="00FE572B"/>
    <w:rsid w:val="00FE6F49"/>
    <w:rsid w:val="00FE7FDC"/>
    <w:rsid w:val="00FF3068"/>
    <w:rsid w:val="00FF368C"/>
    <w:rsid w:val="00FF3F81"/>
    <w:rsid w:val="00FF6213"/>
    <w:rsid w:val="00FF6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FF55"/>
  <w15:docId w15:val="{42DA3874-F33E-4EE9-89C4-17DEE7937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7B"/>
  </w:style>
  <w:style w:type="paragraph" w:styleId="1">
    <w:name w:val="heading 1"/>
    <w:basedOn w:val="a"/>
    <w:next w:val="a"/>
    <w:qFormat/>
    <w:rsid w:val="00DF647B"/>
    <w:pPr>
      <w:keepNext/>
      <w:spacing w:line="360" w:lineRule="exact"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DF64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B3A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qFormat/>
    <w:rsid w:val="00CA2B4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47B"/>
    <w:pPr>
      <w:jc w:val="both"/>
    </w:pPr>
    <w:rPr>
      <w:sz w:val="28"/>
      <w:lang w:val="uk-UA"/>
    </w:rPr>
  </w:style>
  <w:style w:type="paragraph" w:styleId="a4">
    <w:name w:val="Balloon Text"/>
    <w:basedOn w:val="a"/>
    <w:semiHidden/>
    <w:rsid w:val="00DF647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A2B45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7">
    <w:name w:val="Body Text Indent"/>
    <w:basedOn w:val="a"/>
    <w:link w:val="a8"/>
    <w:rsid w:val="00E01376"/>
    <w:pPr>
      <w:spacing w:after="120"/>
      <w:ind w:left="283"/>
    </w:pPr>
  </w:style>
  <w:style w:type="paragraph" w:styleId="a9">
    <w:name w:val="Title"/>
    <w:basedOn w:val="a"/>
    <w:qFormat/>
    <w:rsid w:val="00E01376"/>
    <w:pPr>
      <w:jc w:val="center"/>
    </w:pPr>
    <w:rPr>
      <w:sz w:val="28"/>
      <w:lang w:val="uk-UA"/>
    </w:rPr>
  </w:style>
  <w:style w:type="character" w:styleId="aa">
    <w:name w:val="page number"/>
    <w:basedOn w:val="a0"/>
    <w:rsid w:val="00CA1708"/>
  </w:style>
  <w:style w:type="paragraph" w:customStyle="1" w:styleId="ab">
    <w:name w:val="Знак"/>
    <w:basedOn w:val="a"/>
    <w:rsid w:val="0034690C"/>
    <w:rPr>
      <w:rFonts w:ascii="Verdana" w:hAnsi="Verdana" w:cs="Verdana"/>
      <w:lang w:val="en-US" w:eastAsia="en-US"/>
    </w:rPr>
  </w:style>
  <w:style w:type="paragraph" w:customStyle="1" w:styleId="ac">
    <w:name w:val="Знак"/>
    <w:basedOn w:val="a"/>
    <w:rsid w:val="007F22C6"/>
    <w:rPr>
      <w:rFonts w:ascii="Verdana" w:hAnsi="Verdana" w:cs="Verdana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rsid w:val="00182217"/>
    <w:rPr>
      <w:rFonts w:ascii="Verdana" w:hAnsi="Verdana" w:cs="Verdana"/>
      <w:lang w:val="en-US" w:eastAsia="en-US"/>
    </w:rPr>
  </w:style>
  <w:style w:type="paragraph" w:styleId="ad">
    <w:name w:val="footer"/>
    <w:basedOn w:val="a"/>
    <w:rsid w:val="002A5A2D"/>
    <w:pPr>
      <w:tabs>
        <w:tab w:val="center" w:pos="4677"/>
        <w:tab w:val="right" w:pos="9355"/>
      </w:tabs>
    </w:pPr>
  </w:style>
  <w:style w:type="paragraph" w:customStyle="1" w:styleId="Style9">
    <w:name w:val="Style9"/>
    <w:basedOn w:val="a"/>
    <w:rsid w:val="003E11BE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character" w:customStyle="1" w:styleId="FontStyle13">
    <w:name w:val="Font Style13"/>
    <w:rsid w:val="003E11BE"/>
    <w:rPr>
      <w:rFonts w:ascii="Times New Roman" w:hAnsi="Times New Roman" w:cs="Times New Roman"/>
      <w:sz w:val="24"/>
      <w:szCs w:val="24"/>
    </w:rPr>
  </w:style>
  <w:style w:type="paragraph" w:customStyle="1" w:styleId="ae">
    <w:name w:val="Знак Знак Знак Знак"/>
    <w:basedOn w:val="a"/>
    <w:rsid w:val="003F0254"/>
    <w:rPr>
      <w:rFonts w:ascii="Verdana" w:hAnsi="Verdana" w:cs="Verdana"/>
      <w:lang w:val="en-US" w:eastAsia="en-US"/>
    </w:rPr>
  </w:style>
  <w:style w:type="paragraph" w:customStyle="1" w:styleId="af">
    <w:name w:val="Знак Знак"/>
    <w:basedOn w:val="a"/>
    <w:rsid w:val="003878FE"/>
    <w:rPr>
      <w:rFonts w:ascii="Verdana" w:hAnsi="Verdana" w:cs="Verdana"/>
      <w:lang w:val="en-US" w:eastAsia="en-US"/>
    </w:rPr>
  </w:style>
  <w:style w:type="paragraph" w:customStyle="1" w:styleId="af0">
    <w:name w:val="Знак"/>
    <w:basedOn w:val="a"/>
    <w:rsid w:val="009A181C"/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0032FF"/>
    <w:rPr>
      <w:rFonts w:ascii="Verdana" w:hAnsi="Verdana" w:cs="Verdana"/>
      <w:lang w:val="en-US" w:eastAsia="en-US"/>
    </w:rPr>
  </w:style>
  <w:style w:type="paragraph" w:styleId="af2">
    <w:name w:val="List Paragraph"/>
    <w:basedOn w:val="a"/>
    <w:uiPriority w:val="34"/>
    <w:qFormat/>
    <w:rsid w:val="004C0296"/>
    <w:pPr>
      <w:ind w:left="720"/>
      <w:contextualSpacing/>
    </w:pPr>
  </w:style>
  <w:style w:type="paragraph" w:customStyle="1" w:styleId="Style7">
    <w:name w:val="Style7"/>
    <w:basedOn w:val="a"/>
    <w:rsid w:val="007A1FA1"/>
    <w:pPr>
      <w:widowControl w:val="0"/>
      <w:autoSpaceDE w:val="0"/>
      <w:autoSpaceDN w:val="0"/>
      <w:adjustRightInd w:val="0"/>
      <w:spacing w:line="216" w:lineRule="exact"/>
      <w:ind w:firstLine="475"/>
      <w:jc w:val="both"/>
    </w:pPr>
    <w:rPr>
      <w:sz w:val="24"/>
      <w:szCs w:val="24"/>
    </w:rPr>
  </w:style>
  <w:style w:type="paragraph" w:customStyle="1" w:styleId="af3">
    <w:name w:val="Знак Знак Знак Знак"/>
    <w:basedOn w:val="a"/>
    <w:rsid w:val="00FE6F49"/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link w:val="HTML0"/>
    <w:rsid w:val="00552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ий HTML Знак"/>
    <w:basedOn w:val="a0"/>
    <w:link w:val="HTML"/>
    <w:rsid w:val="00552D26"/>
    <w:rPr>
      <w:rFonts w:ascii="Courier New" w:hAnsi="Courier New"/>
    </w:rPr>
  </w:style>
  <w:style w:type="character" w:customStyle="1" w:styleId="a8">
    <w:name w:val="Основний текст з відступом Знак"/>
    <w:basedOn w:val="a0"/>
    <w:link w:val="a7"/>
    <w:locked/>
    <w:rsid w:val="00A67850"/>
  </w:style>
  <w:style w:type="character" w:customStyle="1" w:styleId="a6">
    <w:name w:val="Верхній колонтитул Знак"/>
    <w:basedOn w:val="a0"/>
    <w:link w:val="a5"/>
    <w:uiPriority w:val="99"/>
    <w:rsid w:val="0083349C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B3A3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rvts9">
    <w:name w:val="rvts9"/>
    <w:basedOn w:val="a0"/>
    <w:rsid w:val="00190F97"/>
  </w:style>
  <w:style w:type="character" w:customStyle="1" w:styleId="rvts15">
    <w:name w:val="rvts15"/>
    <w:basedOn w:val="a0"/>
    <w:rsid w:val="00190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1;&#1080;&#1089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9AE5B-8988-482B-A513-61B924782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Лист.dot</Template>
  <TotalTime>4340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затвердження міської Програми забезпечення мешканців міста Запоріжжя, хворих на хронічну ниркову недостатність, препаратом сандімун на 2003 рік</vt:lpstr>
      <vt:lpstr>Про затвердження міської Програми забезпечення мешканців міста Запоріжжя, хворих на хронічну ниркову недостатність, препаратом сандімун на 2003 рік</vt:lpstr>
    </vt:vector>
  </TitlesOfParts>
  <Company>Городское управление здрав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затвердження міської Програми забезпечення мешканців міста Запоріжжя, хворих на хронічну ниркову недостатність, препаратом сандімун на 2003 рік</dc:title>
  <dc:creator>Таня</dc:creator>
  <cp:lastModifiedBy>Пользователь Windows</cp:lastModifiedBy>
  <cp:revision>257</cp:revision>
  <cp:lastPrinted>2021-02-09T11:03:00Z</cp:lastPrinted>
  <dcterms:created xsi:type="dcterms:W3CDTF">2016-06-17T09:39:00Z</dcterms:created>
  <dcterms:modified xsi:type="dcterms:W3CDTF">2021-02-16T06:40:00Z</dcterms:modified>
</cp:coreProperties>
</file>